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037BF4B4" w:rsidR="000B6FB0" w:rsidRDefault="000B6FB0" w:rsidP="00BE78B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#166AH</w:t>
      </w:r>
      <w:r>
        <w:rPr>
          <w:b/>
          <w:i/>
          <w:noProof/>
          <w:sz w:val="28"/>
        </w:rPr>
        <w:tab/>
      </w:r>
      <w:r w:rsidRPr="005D2A5E">
        <w:rPr>
          <w:b/>
          <w:noProof/>
          <w:sz w:val="24"/>
        </w:rPr>
        <w:t>S2-2</w:t>
      </w:r>
      <w:r w:rsidR="005243F3">
        <w:rPr>
          <w:b/>
          <w:noProof/>
          <w:sz w:val="24"/>
        </w:rPr>
        <w:t>500811</w:t>
      </w:r>
    </w:p>
    <w:p w14:paraId="0F533612" w14:textId="77777777"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C20FC" w:rsidR="001E41F3" w:rsidRPr="00410371" w:rsidRDefault="000B7FC2" w:rsidP="00E13F3D">
            <w:pPr>
              <w:pStyle w:val="CRCoverPage"/>
              <w:spacing w:after="0"/>
              <w:jc w:val="right"/>
              <w:rPr>
                <w:b/>
                <w:noProof/>
                <w:sz w:val="28"/>
              </w:rPr>
            </w:pPr>
            <w:r w:rsidRPr="00E24D45">
              <w:rPr>
                <w:b/>
                <w:noProof/>
                <w:sz w:val="28"/>
              </w:rPr>
              <w:t>23.</w:t>
            </w:r>
            <w:r w:rsidR="00C71C3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0FC9B6" w:rsidR="001E41F3" w:rsidRPr="000F65DD" w:rsidRDefault="005243F3" w:rsidP="00547111">
            <w:pPr>
              <w:pStyle w:val="CRCoverPage"/>
              <w:spacing w:after="0"/>
              <w:rPr>
                <w:noProof/>
              </w:rPr>
            </w:pPr>
            <w:r>
              <w:rPr>
                <w:b/>
                <w:noProof/>
                <w:sz w:val="28"/>
              </w:rPr>
              <w:t>6009</w:t>
            </w:r>
          </w:p>
        </w:tc>
        <w:tc>
          <w:tcPr>
            <w:tcW w:w="709" w:type="dxa"/>
          </w:tcPr>
          <w:p w14:paraId="09D2C09B" w14:textId="77777777" w:rsidR="001E41F3" w:rsidRPr="000F65DD" w:rsidRDefault="001E41F3" w:rsidP="0051580D">
            <w:pPr>
              <w:pStyle w:val="CRCoverPage"/>
              <w:tabs>
                <w:tab w:val="right" w:pos="625"/>
              </w:tabs>
              <w:spacing w:after="0"/>
              <w:jc w:val="center"/>
              <w:rPr>
                <w:noProof/>
              </w:rPr>
            </w:pPr>
            <w:r w:rsidRPr="000F65DD">
              <w:rPr>
                <w:b/>
                <w:bCs/>
                <w:noProof/>
                <w:sz w:val="28"/>
              </w:rPr>
              <w:t>rev</w:t>
            </w:r>
          </w:p>
        </w:tc>
        <w:tc>
          <w:tcPr>
            <w:tcW w:w="992" w:type="dxa"/>
            <w:shd w:val="pct30" w:color="FFFF00" w:fill="auto"/>
          </w:tcPr>
          <w:p w14:paraId="7533BF9D" w14:textId="41485789" w:rsidR="001E41F3" w:rsidRPr="000F65DD" w:rsidRDefault="00E24D45" w:rsidP="00E13F3D">
            <w:pPr>
              <w:pStyle w:val="CRCoverPage"/>
              <w:spacing w:after="0"/>
              <w:jc w:val="center"/>
              <w:rPr>
                <w:b/>
                <w:noProof/>
              </w:rPr>
            </w:pPr>
            <w:r w:rsidRPr="000F65DD">
              <w:rPr>
                <w:b/>
                <w:noProof/>
                <w:sz w:val="28"/>
              </w:rPr>
              <w:t>-</w:t>
            </w:r>
          </w:p>
        </w:tc>
        <w:tc>
          <w:tcPr>
            <w:tcW w:w="2410" w:type="dxa"/>
          </w:tcPr>
          <w:p w14:paraId="5D4AEAE9" w14:textId="77777777" w:rsidR="001E41F3" w:rsidRPr="000F65DD" w:rsidRDefault="001E41F3" w:rsidP="0051580D">
            <w:pPr>
              <w:pStyle w:val="CRCoverPage"/>
              <w:tabs>
                <w:tab w:val="right" w:pos="1825"/>
              </w:tabs>
              <w:spacing w:after="0"/>
              <w:jc w:val="center"/>
              <w:rPr>
                <w:noProof/>
              </w:rPr>
            </w:pPr>
            <w:r w:rsidRPr="000F65DD">
              <w:rPr>
                <w:b/>
                <w:noProof/>
                <w:sz w:val="28"/>
                <w:szCs w:val="28"/>
              </w:rPr>
              <w:t>Current version:</w:t>
            </w:r>
          </w:p>
        </w:tc>
        <w:tc>
          <w:tcPr>
            <w:tcW w:w="1701" w:type="dxa"/>
            <w:shd w:val="pct30" w:color="FFFF00" w:fill="auto"/>
          </w:tcPr>
          <w:p w14:paraId="1E22D6AC" w14:textId="30C4E7C2" w:rsidR="001E41F3" w:rsidRPr="000F65DD" w:rsidRDefault="000B7FC2">
            <w:pPr>
              <w:pStyle w:val="CRCoverPage"/>
              <w:spacing w:after="0"/>
              <w:jc w:val="center"/>
              <w:rPr>
                <w:noProof/>
                <w:sz w:val="28"/>
              </w:rPr>
            </w:pPr>
            <w:r w:rsidRPr="000F65DD">
              <w:rPr>
                <w:b/>
                <w:noProof/>
                <w:sz w:val="28"/>
              </w:rPr>
              <w:t>1</w:t>
            </w:r>
            <w:r w:rsidR="00045AAC" w:rsidRPr="000F65DD">
              <w:rPr>
                <w:b/>
                <w:noProof/>
                <w:sz w:val="28"/>
              </w:rPr>
              <w:t>9</w:t>
            </w:r>
            <w:r w:rsidRPr="000F65DD">
              <w:rPr>
                <w:b/>
                <w:noProof/>
                <w:sz w:val="28"/>
              </w:rPr>
              <w:t>.</w:t>
            </w:r>
            <w:r w:rsidR="00045AAC" w:rsidRPr="000F65DD">
              <w:rPr>
                <w:b/>
                <w:noProof/>
                <w:sz w:val="28"/>
              </w:rPr>
              <w:t>2</w:t>
            </w:r>
            <w:r w:rsidRPr="000F65DD">
              <w:rPr>
                <w:b/>
                <w:noProof/>
                <w:sz w:val="28"/>
              </w:rPr>
              <w:t>.</w:t>
            </w:r>
            <w:r w:rsidR="008C5E7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B31B9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E647B" w:rsidR="001E41F3" w:rsidRDefault="00310971">
            <w:pPr>
              <w:pStyle w:val="CRCoverPage"/>
              <w:spacing w:after="0"/>
              <w:ind w:left="100"/>
              <w:rPr>
                <w:noProof/>
              </w:rPr>
            </w:pPr>
            <w:r>
              <w:t>Updating</w:t>
            </w:r>
            <w:r w:rsidR="00C71C3B">
              <w:t xml:space="preserve"> the functionality impacts introduced by energy related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EC9B6" w:rsidR="001E41F3" w:rsidRDefault="00C71C3B">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C7C01"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5243F3">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476F2" w:rsidR="001E41F3" w:rsidRDefault="00CA6447">
            <w:pPr>
              <w:pStyle w:val="CRCoverPage"/>
              <w:spacing w:after="0"/>
              <w:ind w:left="100"/>
              <w:rPr>
                <w:noProof/>
              </w:rPr>
            </w:pPr>
            <w:r w:rsidRPr="000F65DD">
              <w:t>Rel-1</w:t>
            </w:r>
            <w:r w:rsidR="00045AAC" w:rsidRPr="000F65D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C357F" w14:textId="710CF907" w:rsidR="00E271DC" w:rsidRDefault="000F067C" w:rsidP="00356AFA">
            <w:pPr>
              <w:pStyle w:val="CRCoverPage"/>
              <w:spacing w:after="0"/>
              <w:ind w:left="100"/>
            </w:pPr>
            <w:r>
              <w:t xml:space="preserve">The basic framework and functionalities for energy topic were agreed in the last meeting. </w:t>
            </w:r>
          </w:p>
          <w:p w14:paraId="19BA76E2" w14:textId="7FDA4C27" w:rsidR="000F067C" w:rsidRDefault="000F067C" w:rsidP="00356AFA">
            <w:pPr>
              <w:pStyle w:val="CRCoverPage"/>
              <w:spacing w:after="0"/>
              <w:ind w:left="100"/>
            </w:pPr>
          </w:p>
          <w:p w14:paraId="74A8617C" w14:textId="3966D481" w:rsidR="000F067C" w:rsidRDefault="000F067C" w:rsidP="00356AFA">
            <w:pPr>
              <w:pStyle w:val="CRCoverPage"/>
              <w:spacing w:after="0"/>
              <w:ind w:left="100"/>
              <w:rPr>
                <w:lang w:eastAsia="zh-CN"/>
              </w:rPr>
            </w:pPr>
            <w:r>
              <w:rPr>
                <w:rFonts w:hint="eastAsia"/>
                <w:lang w:eastAsia="zh-CN"/>
              </w:rPr>
              <w:t>T</w:t>
            </w:r>
            <w:r>
              <w:rPr>
                <w:lang w:eastAsia="zh-CN"/>
              </w:rPr>
              <w:t xml:space="preserve">his document completes the part for </w:t>
            </w:r>
            <w:r w:rsidRPr="000F067C">
              <w:rPr>
                <w:lang w:eastAsia="zh-CN"/>
              </w:rPr>
              <w:t>Functional description</w:t>
            </w:r>
            <w:r>
              <w:rPr>
                <w:lang w:eastAsia="zh-CN"/>
              </w:rPr>
              <w:t xml:space="preserve"> regarding the energy feature, and adds the AMF/SMF/UDM impacts in addition to EIF/NEF in the last meeting. </w:t>
            </w:r>
          </w:p>
          <w:p w14:paraId="38F331E1" w14:textId="64CD567C" w:rsidR="00FA684D" w:rsidRDefault="00FA684D" w:rsidP="00356AFA">
            <w:pPr>
              <w:pStyle w:val="CRCoverPage"/>
              <w:spacing w:after="0"/>
              <w:ind w:left="100"/>
              <w:rPr>
                <w:lang w:eastAsia="zh-CN"/>
              </w:rPr>
            </w:pPr>
          </w:p>
          <w:p w14:paraId="347BB368" w14:textId="117661C8" w:rsidR="00FA684D" w:rsidRPr="005B3E68" w:rsidRDefault="00FA684D" w:rsidP="00356AFA">
            <w:pPr>
              <w:pStyle w:val="CRCoverPage"/>
              <w:spacing w:after="0"/>
              <w:ind w:left="100"/>
              <w:rPr>
                <w:rFonts w:eastAsiaTheme="minorEastAsia"/>
                <w:lang w:eastAsia="zh-CN"/>
              </w:rPr>
            </w:pPr>
            <w:r>
              <w:rPr>
                <w:rFonts w:hint="eastAsia"/>
                <w:lang w:eastAsia="zh-CN"/>
              </w:rPr>
              <w:t>I</w:t>
            </w:r>
            <w:r>
              <w:rPr>
                <w:lang w:eastAsia="zh-CN"/>
              </w:rPr>
              <w:t xml:space="preserve">n addition to the changes above, it is also proposed to </w:t>
            </w:r>
            <w:r w:rsidR="00272269">
              <w:rPr>
                <w:lang w:eastAsia="zh-CN"/>
              </w:rPr>
              <w:t xml:space="preserve">update the title of clause 5.51, since there is no efficiency addressed regarding energy in this release. </w:t>
            </w:r>
          </w:p>
          <w:p w14:paraId="708AA7DE" w14:textId="130361E5" w:rsidR="00356AFA" w:rsidRDefault="00356AFA" w:rsidP="00356AF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30CD984" w:rsidR="001E41F3" w:rsidRDefault="00272269">
            <w:pPr>
              <w:pStyle w:val="CRCoverPage"/>
              <w:spacing w:after="0"/>
              <w:rPr>
                <w:b/>
                <w:i/>
                <w:noProof/>
                <w:sz w:val="8"/>
                <w:szCs w:val="8"/>
                <w:lang w:eastAsia="zh-CN"/>
              </w:rPr>
            </w:pPr>
            <w:r>
              <w:rPr>
                <w:b/>
                <w:i/>
                <w:noProof/>
                <w:sz w:val="8"/>
                <w:szCs w:val="8"/>
                <w:lang w:eastAsia="zh-CN"/>
              </w:rPr>
              <w:t>S r</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91335A" w14:textId="77777777" w:rsidR="001E41F3" w:rsidRDefault="0030601E">
            <w:pPr>
              <w:pStyle w:val="CRCoverPage"/>
              <w:spacing w:after="0"/>
              <w:ind w:left="100"/>
              <w:rPr>
                <w:lang w:eastAsia="zh-CN"/>
              </w:rPr>
            </w:pPr>
            <w:r>
              <w:t xml:space="preserve">Add the description on the impacts to </w:t>
            </w:r>
            <w:r w:rsidR="00D01E26">
              <w:t xml:space="preserve">AMF, SMF </w:t>
            </w:r>
            <w:r w:rsidR="00D01E26">
              <w:rPr>
                <w:lang w:eastAsia="zh-CN"/>
              </w:rPr>
              <w:t>and UDM.</w:t>
            </w:r>
          </w:p>
          <w:p w14:paraId="31C656EC" w14:textId="68206443" w:rsidR="00272269" w:rsidRDefault="00272269">
            <w:pPr>
              <w:pStyle w:val="CRCoverPage"/>
              <w:spacing w:after="0"/>
              <w:ind w:left="100"/>
            </w:pPr>
            <w:r>
              <w:rPr>
                <w:lang w:eastAsia="zh-CN"/>
              </w:rPr>
              <w:t xml:space="preserve">Update the title of clause 5.51. </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2D5E0" w:rsidR="001E41F3" w:rsidRDefault="00E93182">
            <w:pPr>
              <w:pStyle w:val="CRCoverPage"/>
              <w:spacing w:after="0"/>
              <w:ind w:left="100"/>
            </w:pPr>
            <w:proofErr w:type="spellStart"/>
            <w:r>
              <w:t>Imcomplete</w:t>
            </w:r>
            <w:proofErr w:type="spellEnd"/>
            <w:r>
              <w:t xml:space="preserve"> description on the functional description</w:t>
            </w:r>
            <w:r w:rsidR="0061781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F1AF0" w:rsidR="001E41F3" w:rsidRPr="00617813" w:rsidRDefault="00272269">
            <w:pPr>
              <w:pStyle w:val="CRCoverPage"/>
              <w:spacing w:after="0"/>
              <w:ind w:left="100"/>
              <w:rPr>
                <w:noProof/>
              </w:rPr>
            </w:pPr>
            <w:r>
              <w:rPr>
                <w:noProof/>
              </w:rPr>
              <w:t xml:space="preserve">5.51, </w:t>
            </w:r>
            <w:r w:rsidR="009B6EC6">
              <w:rPr>
                <w:noProof/>
              </w:rPr>
              <w:t xml:space="preserve">6.2.1, </w:t>
            </w:r>
            <w:r w:rsidR="00563505">
              <w:rPr>
                <w:noProof/>
              </w:rPr>
              <w:t>6.</w:t>
            </w:r>
            <w:r w:rsidR="009B6EC6">
              <w:rPr>
                <w:noProof/>
              </w:rPr>
              <w:t>2.2, 6.2.7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5629DC05" w14:textId="77777777" w:rsidR="005B3E68" w:rsidRPr="005B3E68" w:rsidRDefault="005B3E68" w:rsidP="005B3E68"/>
    <w:p w14:paraId="1557EA72" w14:textId="584C2940" w:rsidR="005B3E68" w:rsidRPr="005B3E68" w:rsidRDefault="005B3E68" w:rsidP="005B3E68">
      <w:pPr>
        <w:tabs>
          <w:tab w:val="left" w:pos="6270"/>
        </w:tabs>
        <w:sectPr w:rsidR="005B3E68" w:rsidRPr="005B3E68">
          <w:headerReference w:type="even" r:id="rId11"/>
          <w:footnotePr>
            <w:numRestart w:val="eachSect"/>
          </w:footnotePr>
          <w:pgSz w:w="11907" w:h="16840" w:code="9"/>
          <w:pgMar w:top="1418" w:right="1134" w:bottom="1134" w:left="1134" w:header="680" w:footer="567" w:gutter="0"/>
          <w:cols w:space="720"/>
        </w:sectPr>
      </w:pPr>
      <w:r>
        <w:tab/>
      </w: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564E13B" w14:textId="47C730E8" w:rsidR="005969AC" w:rsidRDefault="005969AC" w:rsidP="005969AC">
      <w:pPr>
        <w:pStyle w:val="Heading2"/>
      </w:pPr>
      <w:bookmarkStart w:id="2" w:name="_CR5_3_2_1"/>
      <w:bookmarkStart w:id="3" w:name="_CR5_3_2_2"/>
      <w:bookmarkStart w:id="4" w:name="_Toc185601371"/>
      <w:bookmarkStart w:id="5" w:name="_Toc20150184"/>
      <w:bookmarkStart w:id="6" w:name="_Toc27846992"/>
      <w:bookmarkStart w:id="7" w:name="_Toc36188123"/>
      <w:bookmarkStart w:id="8" w:name="_Toc45184030"/>
      <w:bookmarkStart w:id="9" w:name="_Toc47342872"/>
      <w:bookmarkStart w:id="10" w:name="_Toc51769574"/>
      <w:bookmarkStart w:id="11" w:name="_Toc177741340"/>
      <w:bookmarkStart w:id="12" w:name="_Toc177741341"/>
      <w:bookmarkEnd w:id="1"/>
      <w:bookmarkEnd w:id="2"/>
      <w:bookmarkEnd w:id="3"/>
      <w:r>
        <w:t>5.51</w:t>
      </w:r>
      <w:r>
        <w:tab/>
        <w:t xml:space="preserve">Support of Energy </w:t>
      </w:r>
      <w:del w:id="13" w:author="Huawei user" w:date="2025-01-13T08:50:00Z">
        <w:r w:rsidDel="005969AC">
          <w:delText xml:space="preserve">Efficiency </w:delText>
        </w:r>
      </w:del>
      <w:ins w:id="14" w:author="Huawei user" w:date="2025-01-14T15:41:00Z">
        <w:r w:rsidR="006376B4">
          <w:t xml:space="preserve">Related </w:t>
        </w:r>
      </w:ins>
      <w:ins w:id="15" w:author="Huawei user" w:date="2025-01-14T09:33:00Z">
        <w:r w:rsidR="00F23C6B">
          <w:t xml:space="preserve">Information </w:t>
        </w:r>
      </w:ins>
      <w:ins w:id="16" w:author="Huawei user" w:date="2025-01-14T15:41:00Z">
        <w:r w:rsidR="006376B4">
          <w:t>P</w:t>
        </w:r>
      </w:ins>
      <w:ins w:id="17" w:author="Huawei user" w:date="2025-01-14T09:33:00Z">
        <w:r w:rsidR="00F23C6B">
          <w:t>rocessing</w:t>
        </w:r>
      </w:ins>
      <w:ins w:id="18" w:author="Huawei user" w:date="2025-01-13T08:50:00Z">
        <w:r>
          <w:t xml:space="preserve"> </w:t>
        </w:r>
      </w:ins>
      <w:r>
        <w:t>and Energy Saving</w:t>
      </w:r>
      <w:bookmarkEnd w:id="4"/>
    </w:p>
    <w:p w14:paraId="79CD88D9" w14:textId="77777777" w:rsidR="00F23C6B" w:rsidRDefault="00F23C6B" w:rsidP="00F23C6B">
      <w:pPr>
        <w:pStyle w:val="Heading3"/>
        <w:rPr>
          <w:lang w:eastAsia="en-GB"/>
        </w:rPr>
      </w:pPr>
      <w:bookmarkStart w:id="19" w:name="_Toc185601372"/>
      <w:r>
        <w:t>5.51.1</w:t>
      </w:r>
      <w:r>
        <w:tab/>
        <w:t>General</w:t>
      </w:r>
      <w:bookmarkEnd w:id="19"/>
    </w:p>
    <w:p w14:paraId="5D07D9B4" w14:textId="58C52102" w:rsidR="00F23C6B" w:rsidRDefault="00F23C6B" w:rsidP="00F23C6B">
      <w:r>
        <w:t xml:space="preserve">The 5GS supports some features aimed at </w:t>
      </w:r>
      <w:ins w:id="20" w:author="Huawei user" w:date="2025-01-14T09:34:00Z">
        <w:r>
          <w:t xml:space="preserve">Energy </w:t>
        </w:r>
      </w:ins>
      <w:ins w:id="21" w:author="Huawei user" w:date="2025-01-14T15:41:00Z">
        <w:r w:rsidR="006376B4">
          <w:t xml:space="preserve">related </w:t>
        </w:r>
      </w:ins>
      <w:ins w:id="22" w:author="Huawei user" w:date="2025-01-14T09:34:00Z">
        <w:r>
          <w:t xml:space="preserve">information processing and </w:t>
        </w:r>
      </w:ins>
      <w:r>
        <w:t>Energy saving described in the following clauses.</w:t>
      </w:r>
    </w:p>
    <w:p w14:paraId="23B8E4BB" w14:textId="687FC0DC" w:rsidR="00E41DBD" w:rsidRPr="0042466D" w:rsidRDefault="00E41DBD" w:rsidP="00E41D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C5E7E">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EF4352" w14:textId="77777777" w:rsidR="005969AC" w:rsidRDefault="005969AC" w:rsidP="005969AC">
      <w:pPr>
        <w:pStyle w:val="Heading3"/>
        <w:rPr>
          <w:lang w:eastAsia="en-GB"/>
        </w:rPr>
      </w:pPr>
      <w:bookmarkStart w:id="23" w:name="_Toc185601390"/>
      <w:bookmarkEnd w:id="5"/>
      <w:bookmarkEnd w:id="6"/>
      <w:bookmarkEnd w:id="7"/>
      <w:bookmarkEnd w:id="8"/>
      <w:bookmarkEnd w:id="9"/>
      <w:bookmarkEnd w:id="10"/>
      <w:bookmarkEnd w:id="11"/>
      <w:r>
        <w:t>6.2.1</w:t>
      </w:r>
      <w:r>
        <w:tab/>
        <w:t>AMF</w:t>
      </w:r>
      <w:bookmarkEnd w:id="23"/>
    </w:p>
    <w:p w14:paraId="11B9D704" w14:textId="77777777" w:rsidR="008C5E7E" w:rsidRDefault="008C5E7E" w:rsidP="008C5E7E">
      <w:r>
        <w:t>The Access and Mobility Management function (AMF) includes the following functionality. Some or all of the AMF functionalities may be supported in a single instance of an AMF:</w:t>
      </w:r>
    </w:p>
    <w:p w14:paraId="217A7EA2" w14:textId="77777777" w:rsidR="008C5E7E" w:rsidRDefault="008C5E7E" w:rsidP="008C5E7E">
      <w:pPr>
        <w:pStyle w:val="B1"/>
      </w:pPr>
      <w:r>
        <w:t>-</w:t>
      </w:r>
      <w:r>
        <w:tab/>
        <w:t>Termination of RAN CP interface (N2).</w:t>
      </w:r>
    </w:p>
    <w:p w14:paraId="7358DFF2" w14:textId="77777777" w:rsidR="008C5E7E" w:rsidRDefault="008C5E7E" w:rsidP="008C5E7E">
      <w:pPr>
        <w:pStyle w:val="B1"/>
      </w:pPr>
      <w:r>
        <w:t>-</w:t>
      </w:r>
      <w:r>
        <w:tab/>
        <w:t>Termination of NAS (N1), NAS ciphering and integrity protection.</w:t>
      </w:r>
    </w:p>
    <w:p w14:paraId="3394319D" w14:textId="77777777" w:rsidR="008C5E7E" w:rsidRDefault="008C5E7E" w:rsidP="008C5E7E">
      <w:pPr>
        <w:pStyle w:val="B1"/>
      </w:pPr>
      <w:r>
        <w:t>-</w:t>
      </w:r>
      <w:r>
        <w:tab/>
        <w:t>Registration management.</w:t>
      </w:r>
    </w:p>
    <w:p w14:paraId="574020B0" w14:textId="77777777" w:rsidR="008C5E7E" w:rsidRDefault="008C5E7E" w:rsidP="008C5E7E">
      <w:pPr>
        <w:pStyle w:val="B1"/>
      </w:pPr>
      <w:r>
        <w:t>-</w:t>
      </w:r>
      <w:r>
        <w:tab/>
        <w:t>Connection management.</w:t>
      </w:r>
    </w:p>
    <w:p w14:paraId="5232D2CF" w14:textId="77777777" w:rsidR="008C5E7E" w:rsidRDefault="008C5E7E" w:rsidP="008C5E7E">
      <w:pPr>
        <w:pStyle w:val="B1"/>
      </w:pPr>
      <w:r>
        <w:t>-</w:t>
      </w:r>
      <w:r>
        <w:tab/>
        <w:t>Reachability management.</w:t>
      </w:r>
    </w:p>
    <w:p w14:paraId="02CE24FF" w14:textId="77777777" w:rsidR="008C5E7E" w:rsidRDefault="008C5E7E" w:rsidP="008C5E7E">
      <w:pPr>
        <w:pStyle w:val="B1"/>
      </w:pPr>
      <w:r>
        <w:t>-</w:t>
      </w:r>
      <w:r>
        <w:tab/>
        <w:t>Mobility Management.</w:t>
      </w:r>
    </w:p>
    <w:p w14:paraId="396DFD4A" w14:textId="77777777" w:rsidR="008C5E7E" w:rsidRDefault="008C5E7E" w:rsidP="008C5E7E">
      <w:pPr>
        <w:pStyle w:val="B1"/>
      </w:pPr>
      <w:r>
        <w:t>-</w:t>
      </w:r>
      <w:r>
        <w:tab/>
        <w:t>Lawful intercept (for AMF events and interface to LI System).</w:t>
      </w:r>
    </w:p>
    <w:p w14:paraId="4B9AD1A2" w14:textId="77777777" w:rsidR="008C5E7E" w:rsidRDefault="008C5E7E" w:rsidP="008C5E7E">
      <w:pPr>
        <w:pStyle w:val="B1"/>
      </w:pPr>
      <w:r>
        <w:t>-</w:t>
      </w:r>
      <w:r>
        <w:tab/>
        <w:t>Provide transport for SM messages between UE and SMF.</w:t>
      </w:r>
    </w:p>
    <w:p w14:paraId="0D6904DA" w14:textId="77777777" w:rsidR="008C5E7E" w:rsidRDefault="008C5E7E" w:rsidP="008C5E7E">
      <w:pPr>
        <w:pStyle w:val="B1"/>
      </w:pPr>
      <w:r>
        <w:t>-</w:t>
      </w:r>
      <w:r>
        <w:tab/>
        <w:t>Transparent proxy for routing SM messages.</w:t>
      </w:r>
    </w:p>
    <w:p w14:paraId="10EBE03C" w14:textId="77777777" w:rsidR="008C5E7E" w:rsidRDefault="008C5E7E" w:rsidP="008C5E7E">
      <w:pPr>
        <w:pStyle w:val="B1"/>
      </w:pPr>
      <w:r>
        <w:t>-</w:t>
      </w:r>
      <w:r>
        <w:tab/>
        <w:t>Access Authentication.</w:t>
      </w:r>
    </w:p>
    <w:p w14:paraId="44062AC0" w14:textId="77777777" w:rsidR="008C5E7E" w:rsidRDefault="008C5E7E" w:rsidP="008C5E7E">
      <w:pPr>
        <w:pStyle w:val="B1"/>
      </w:pPr>
      <w:r>
        <w:t>-</w:t>
      </w:r>
      <w:r>
        <w:tab/>
        <w:t>Access Authorization.</w:t>
      </w:r>
    </w:p>
    <w:p w14:paraId="3BA2D022" w14:textId="77777777" w:rsidR="008C5E7E" w:rsidRDefault="008C5E7E" w:rsidP="008C5E7E">
      <w:pPr>
        <w:pStyle w:val="B1"/>
      </w:pPr>
      <w:r>
        <w:t>-</w:t>
      </w:r>
      <w:r>
        <w:tab/>
      </w:r>
      <w:r>
        <w:rPr>
          <w:lang w:eastAsia="zh-CN"/>
        </w:rPr>
        <w:t>Provide transport for</w:t>
      </w:r>
      <w:r>
        <w:t xml:space="preserve"> SMS messages</w:t>
      </w:r>
      <w:r>
        <w:rPr>
          <w:lang w:eastAsia="zh-CN"/>
        </w:rPr>
        <w:t xml:space="preserve"> between UE and SMSF.</w:t>
      </w:r>
    </w:p>
    <w:p w14:paraId="70176DA8" w14:textId="77777777" w:rsidR="008C5E7E" w:rsidRDefault="008C5E7E" w:rsidP="008C5E7E">
      <w:pPr>
        <w:pStyle w:val="B1"/>
      </w:pPr>
      <w:r>
        <w:t>-</w:t>
      </w:r>
      <w:r>
        <w:tab/>
        <w:t>Security Anchor Functionality (SEAF) as specified in TS 33.501 [29].</w:t>
      </w:r>
    </w:p>
    <w:p w14:paraId="4DD6C6E8" w14:textId="77777777" w:rsidR="008C5E7E" w:rsidRDefault="008C5E7E" w:rsidP="008C5E7E">
      <w:pPr>
        <w:pStyle w:val="B1"/>
      </w:pPr>
      <w:r>
        <w:t>-</w:t>
      </w:r>
      <w:r>
        <w:tab/>
        <w:t>Location Services management for regulatory services.</w:t>
      </w:r>
    </w:p>
    <w:p w14:paraId="43999C4E" w14:textId="77777777" w:rsidR="008C5E7E" w:rsidRDefault="008C5E7E" w:rsidP="008C5E7E">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770E36FF" w14:textId="77777777" w:rsidR="008C5E7E" w:rsidRDefault="008C5E7E" w:rsidP="008C5E7E">
      <w:pPr>
        <w:pStyle w:val="B1"/>
      </w:pPr>
      <w:r>
        <w:t>-</w:t>
      </w:r>
      <w:r>
        <w:tab/>
        <w:t>EPS Bearer ID allocation for interworking with EPS.</w:t>
      </w:r>
    </w:p>
    <w:p w14:paraId="7760CC98" w14:textId="77777777" w:rsidR="008C5E7E" w:rsidRDefault="008C5E7E" w:rsidP="008C5E7E">
      <w:pPr>
        <w:pStyle w:val="B1"/>
      </w:pPr>
      <w:r>
        <w:t>-</w:t>
      </w:r>
      <w:r>
        <w:tab/>
        <w:t>UE mobility event notification.</w:t>
      </w:r>
    </w:p>
    <w:p w14:paraId="5795DC14" w14:textId="77777777" w:rsidR="008C5E7E" w:rsidRDefault="008C5E7E" w:rsidP="008C5E7E">
      <w:pPr>
        <w:pStyle w:val="B1"/>
      </w:pPr>
      <w:r>
        <w:t>-</w:t>
      </w:r>
      <w:r>
        <w:tab/>
        <w:t>S-NSSAIs per TA mapping notification.</w:t>
      </w:r>
    </w:p>
    <w:p w14:paraId="2B28C4A8" w14:textId="77777777" w:rsidR="008C5E7E" w:rsidRDefault="008C5E7E" w:rsidP="008C5E7E">
      <w:pPr>
        <w:pStyle w:val="B1"/>
      </w:pPr>
      <w:r>
        <w:t>-</w:t>
      </w:r>
      <w:r>
        <w:tab/>
        <w:t xml:space="preserve">Support for Control Plane </w:t>
      </w:r>
      <w:proofErr w:type="spellStart"/>
      <w:r>
        <w:t>CIoT</w:t>
      </w:r>
      <w:proofErr w:type="spellEnd"/>
      <w:r>
        <w:t xml:space="preserve"> 5GS Optimisation.</w:t>
      </w:r>
    </w:p>
    <w:p w14:paraId="560D2F41" w14:textId="77777777" w:rsidR="008C5E7E" w:rsidRDefault="008C5E7E" w:rsidP="008C5E7E">
      <w:pPr>
        <w:pStyle w:val="B1"/>
      </w:pPr>
      <w:r>
        <w:t>-</w:t>
      </w:r>
      <w:r>
        <w:tab/>
        <w:t xml:space="preserve">Support for User Plane </w:t>
      </w:r>
      <w:proofErr w:type="spellStart"/>
      <w:r>
        <w:t>CIoT</w:t>
      </w:r>
      <w:proofErr w:type="spellEnd"/>
      <w:r>
        <w:t xml:space="preserve"> 5GS Optimisation.</w:t>
      </w:r>
    </w:p>
    <w:p w14:paraId="52DAC2BA" w14:textId="77777777" w:rsidR="008C5E7E" w:rsidRDefault="008C5E7E" w:rsidP="008C5E7E">
      <w:pPr>
        <w:pStyle w:val="B1"/>
      </w:pPr>
      <w:r>
        <w:t>-</w:t>
      </w:r>
      <w:r>
        <w:tab/>
        <w:t>Support for restriction of use of Enhanced Coverage.</w:t>
      </w:r>
    </w:p>
    <w:p w14:paraId="2D6D4BEA" w14:textId="77777777" w:rsidR="008C5E7E" w:rsidRDefault="008C5E7E" w:rsidP="008C5E7E">
      <w:pPr>
        <w:pStyle w:val="B1"/>
      </w:pPr>
      <w:r>
        <w:t>-</w:t>
      </w:r>
      <w:r>
        <w:tab/>
        <w:t>Provisioning of external parameters (Expected UE Behaviour parameters or Network Configuration parameters).</w:t>
      </w:r>
    </w:p>
    <w:p w14:paraId="55060A87" w14:textId="77777777" w:rsidR="008C5E7E" w:rsidRDefault="008C5E7E" w:rsidP="008C5E7E">
      <w:pPr>
        <w:pStyle w:val="B1"/>
      </w:pPr>
      <w:r>
        <w:t>-</w:t>
      </w:r>
      <w:r>
        <w:tab/>
        <w:t>Support for Network Slice-Specific Authentication and Authorization.</w:t>
      </w:r>
    </w:p>
    <w:p w14:paraId="63CEB18F" w14:textId="77777777" w:rsidR="008C5E7E" w:rsidRDefault="008C5E7E" w:rsidP="008C5E7E">
      <w:pPr>
        <w:pStyle w:val="B1"/>
      </w:pPr>
      <w:r>
        <w:t>-</w:t>
      </w:r>
      <w:r>
        <w:tab/>
        <w:t>Support for charging.</w:t>
      </w:r>
    </w:p>
    <w:p w14:paraId="0B7EB6F6" w14:textId="77777777" w:rsidR="008C5E7E" w:rsidRDefault="008C5E7E" w:rsidP="008C5E7E">
      <w:pPr>
        <w:pStyle w:val="B1"/>
      </w:pPr>
      <w:r>
        <w:lastRenderedPageBreak/>
        <w:t>-</w:t>
      </w:r>
      <w:r>
        <w:tab/>
        <w:t>Controlling the 5G access stratum-based time distribution based on UE's subscription data.</w:t>
      </w:r>
    </w:p>
    <w:p w14:paraId="173DA016" w14:textId="77777777" w:rsidR="008C5E7E" w:rsidRDefault="008C5E7E" w:rsidP="008C5E7E">
      <w:pPr>
        <w:pStyle w:val="B1"/>
      </w:pPr>
      <w:r>
        <w:t>-</w:t>
      </w:r>
      <w:r>
        <w:tab/>
        <w:t xml:space="preserve">Controlling the </w:t>
      </w:r>
      <w:proofErr w:type="spellStart"/>
      <w:r>
        <w:t>gNB's</w:t>
      </w:r>
      <w:proofErr w:type="spellEnd"/>
      <w:r>
        <w:t xml:space="preserve"> time synchronization status reporting and subscription.</w:t>
      </w:r>
    </w:p>
    <w:p w14:paraId="32331F9E" w14:textId="77777777" w:rsidR="008C5E7E" w:rsidRDefault="008C5E7E" w:rsidP="008C5E7E">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6E50D001" w14:textId="77777777" w:rsidR="008C5E7E" w:rsidRDefault="008C5E7E" w:rsidP="008C5E7E">
      <w:r>
        <w:t>In addition to the functionalities of the AMF described above, the AMF may include the following functionality to support non-3GPP access networks:</w:t>
      </w:r>
    </w:p>
    <w:p w14:paraId="2D48ADE0" w14:textId="77777777" w:rsidR="008C5E7E" w:rsidRDefault="008C5E7E" w:rsidP="008C5E7E">
      <w:pPr>
        <w:pStyle w:val="B1"/>
        <w:rPr>
          <w:rFonts w:eastAsia="Malgun Gothic"/>
          <w:lang w:eastAsia="ko-KR"/>
        </w:rPr>
      </w:pPr>
      <w:r>
        <w:t>-</w:t>
      </w:r>
      <w:r>
        <w:tab/>
        <w:t>Support of N2 interface</w:t>
      </w:r>
      <w:r>
        <w:rPr>
          <w:rFonts w:eastAsia="Malgun Gothic"/>
          <w:lang w:eastAsia="ko-KR"/>
        </w:rPr>
        <w:t xml:space="preserve"> with N3IWF/TNGF. Over this interface, some information (</w:t>
      </w:r>
      <w:proofErr w:type="gramStart"/>
      <w:r>
        <w:rPr>
          <w:rFonts w:eastAsia="Malgun Gothic"/>
          <w:lang w:eastAsia="ko-KR"/>
        </w:rPr>
        <w:t>e.g.</w:t>
      </w:r>
      <w:proofErr w:type="gramEnd"/>
      <w:r>
        <w:rPr>
          <w:rFonts w:eastAsia="Malgun Gothic"/>
          <w:lang w:eastAsia="ko-KR"/>
        </w:rPr>
        <w:t xml:space="preserve"> 3GPP Cell Identification) and procedures (e.g. Handover related) defined over 3GPP access may not apply and non-3GPP access specific information may be applied that do not apply to 3GPP accesses.</w:t>
      </w:r>
    </w:p>
    <w:p w14:paraId="5843396C" w14:textId="77777777" w:rsidR="008C5E7E" w:rsidRDefault="008C5E7E" w:rsidP="008C5E7E">
      <w:pPr>
        <w:pStyle w:val="B1"/>
        <w:rPr>
          <w:rFonts w:eastAsia="Malgun Gothic"/>
          <w:lang w:eastAsia="ko-KR"/>
        </w:rPr>
      </w:pPr>
      <w:r>
        <w:t>-</w:t>
      </w:r>
      <w:r>
        <w:tab/>
        <w:t>Support of NAS signalling with a UE over N3IWF/TNGF. Some procedures supported by NAS signalling over 3GPP access may be not applicable to untrusted non-3GPP (</w:t>
      </w:r>
      <w:proofErr w:type="gramStart"/>
      <w:r>
        <w:t>e.g.</w:t>
      </w:r>
      <w:proofErr w:type="gramEnd"/>
      <w:r>
        <w:t xml:space="preserve"> Paging) access.</w:t>
      </w:r>
    </w:p>
    <w:p w14:paraId="25FED647" w14:textId="77777777" w:rsidR="008C5E7E" w:rsidRDefault="008C5E7E" w:rsidP="008C5E7E">
      <w:pPr>
        <w:pStyle w:val="B1"/>
        <w:rPr>
          <w:rFonts w:eastAsia="MS Mincho"/>
        </w:rPr>
      </w:pPr>
      <w:r>
        <w:t>-</w:t>
      </w:r>
      <w:r>
        <w:tab/>
        <w:t>Support of authentication of UEs connected over N3IWF/TNGF.</w:t>
      </w:r>
    </w:p>
    <w:p w14:paraId="3C6F26CD" w14:textId="77777777" w:rsidR="008C5E7E" w:rsidRDefault="008C5E7E" w:rsidP="008C5E7E">
      <w:pPr>
        <w:pStyle w:val="B1"/>
      </w:pPr>
      <w:r>
        <w:t>-</w:t>
      </w:r>
      <w:r>
        <w:tab/>
        <w:t>Management of mobility, authentication and separate security context state(s) of a UE connected via a non-3GPP access or connected via a 3GPP access and a non-3GPP access simultaneously.</w:t>
      </w:r>
    </w:p>
    <w:p w14:paraId="0F306B7B" w14:textId="77777777" w:rsidR="008C5E7E" w:rsidRDefault="008C5E7E" w:rsidP="008C5E7E">
      <w:pPr>
        <w:pStyle w:val="B1"/>
      </w:pPr>
      <w:r>
        <w:t>-</w:t>
      </w:r>
      <w:r>
        <w:tab/>
        <w:t>Support as described in clause </w:t>
      </w:r>
      <w:r>
        <w:rPr>
          <w:lang w:eastAsia="zh-CN"/>
        </w:rPr>
        <w:t xml:space="preserve">5.3.2.3 </w:t>
      </w:r>
      <w:r>
        <w:t>a co-ordinated RM management context valid over a 3GPP access and a Non 3GPP access.</w:t>
      </w:r>
    </w:p>
    <w:p w14:paraId="4F97FB77" w14:textId="77777777" w:rsidR="008C5E7E" w:rsidRDefault="008C5E7E" w:rsidP="008C5E7E">
      <w:pPr>
        <w:pStyle w:val="B1"/>
        <w:rPr>
          <w:iCs/>
        </w:rPr>
      </w:pPr>
      <w:r>
        <w:t>-</w:t>
      </w:r>
      <w:r>
        <w:tab/>
        <w:t>Support as described in clause </w:t>
      </w:r>
      <w:r>
        <w:rPr>
          <w:lang w:eastAsia="zh-CN"/>
        </w:rPr>
        <w:t xml:space="preserve">5.3.3.4 </w:t>
      </w:r>
      <w:r>
        <w:t>dedicated CM management contexts for the UE for connectivity over non-3GPP access.</w:t>
      </w:r>
    </w:p>
    <w:p w14:paraId="1496DD66" w14:textId="77777777" w:rsidR="008C5E7E" w:rsidRDefault="008C5E7E" w:rsidP="008C5E7E">
      <w:pPr>
        <w:pStyle w:val="B1"/>
        <w:rPr>
          <w:iCs/>
        </w:rPr>
      </w:pPr>
      <w:r>
        <w:rPr>
          <w:iCs/>
        </w:rPr>
        <w:t>-</w:t>
      </w:r>
      <w:r>
        <w:rPr>
          <w:iCs/>
        </w:rPr>
        <w:tab/>
        <w:t>Determine whether the serving N3IWF/TNGF is appropriate based on the slices supported by the N3IWFs/TNGFs as specified in clause 6.3.6 and clause 6.3.12 respectively.</w:t>
      </w:r>
    </w:p>
    <w:p w14:paraId="7AB84B5F" w14:textId="77777777" w:rsidR="008C5E7E" w:rsidRDefault="008C5E7E" w:rsidP="008C5E7E">
      <w:pPr>
        <w:pStyle w:val="NO"/>
        <w:rPr>
          <w:iCs/>
        </w:rPr>
      </w:pPr>
      <w:r>
        <w:rPr>
          <w:iCs/>
        </w:rPr>
        <w:t>NOTE 2:</w:t>
      </w:r>
      <w:r>
        <w:rPr>
          <w:iCs/>
        </w:rPr>
        <w:tab/>
        <w:t>Not all of the functionalities are required to be supported in an instance of a Network Slice.</w:t>
      </w:r>
    </w:p>
    <w:p w14:paraId="0B3079FF" w14:textId="77777777" w:rsidR="008C5E7E" w:rsidRDefault="008C5E7E" w:rsidP="008C5E7E">
      <w:pPr>
        <w:rPr>
          <w:iCs/>
        </w:rPr>
      </w:pPr>
      <w:r>
        <w:t>In addition to the functionalities of the AMF described above, the AMF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w:t>
      </w:r>
      <w:r>
        <w:rPr>
          <w:rFonts w:eastAsia="SimSun"/>
          <w:lang w:eastAsia="zh-CN"/>
        </w:rPr>
        <w:t> 6.2.8 of TS 23.503 [45].</w:t>
      </w:r>
    </w:p>
    <w:p w14:paraId="5DC4D020" w14:textId="77777777" w:rsidR="008C5E7E" w:rsidRDefault="008C5E7E" w:rsidP="008C5E7E">
      <w:pPr>
        <w:rPr>
          <w:iCs/>
        </w:rPr>
      </w:pPr>
      <w:r>
        <w:rPr>
          <w:iCs/>
        </w:rPr>
        <w:t>The AMF uses the N14 interface for AMF re-allocation and AMF to AMF information transfer. This interface may be either intra-PLMN or inter-PLMN (</w:t>
      </w:r>
      <w:proofErr w:type="gramStart"/>
      <w:r>
        <w:rPr>
          <w:iCs/>
        </w:rPr>
        <w:t>e.g.</w:t>
      </w:r>
      <w:proofErr w:type="gramEnd"/>
      <w:r>
        <w:rPr>
          <w:iCs/>
        </w:rPr>
        <w:t xml:space="preserve"> in the case of inter-PLMN mobility).</w:t>
      </w:r>
    </w:p>
    <w:p w14:paraId="62714712" w14:textId="77777777" w:rsidR="008C5E7E" w:rsidRDefault="008C5E7E" w:rsidP="008C5E7E">
      <w:pPr>
        <w:rPr>
          <w:iCs/>
        </w:rPr>
      </w:pPr>
      <w:r>
        <w:rPr>
          <w:iCs/>
        </w:rPr>
        <w:t>In addition to the functionality of the AMF described above, the AMF may include the following functionality to support monitoring in roaming scenarios:</w:t>
      </w:r>
    </w:p>
    <w:p w14:paraId="2EC06983" w14:textId="77777777" w:rsidR="008C5E7E" w:rsidRDefault="008C5E7E" w:rsidP="008C5E7E">
      <w:pPr>
        <w:pStyle w:val="B1"/>
      </w:pPr>
      <w:r>
        <w:t>-</w:t>
      </w:r>
      <w:r>
        <w:tab/>
        <w:t>Normalization of reports according to roaming agreements between VPLMN and HPLMN (</w:t>
      </w:r>
      <w:proofErr w:type="gramStart"/>
      <w:r>
        <w:t>e.g.</w:t>
      </w:r>
      <w:proofErr w:type="gramEnd"/>
      <w:r>
        <w:t xml:space="preserve"> change the location granularity in a report from cell level to a level that is appropriate for the HPLMN); and</w:t>
      </w:r>
    </w:p>
    <w:p w14:paraId="269C969D" w14:textId="77777777" w:rsidR="008C5E7E" w:rsidRDefault="008C5E7E" w:rsidP="008C5E7E">
      <w:pPr>
        <w:pStyle w:val="B1"/>
      </w:pPr>
      <w:r>
        <w:t>-</w:t>
      </w:r>
      <w:r>
        <w:tab/>
        <w:t>Generation of charging/accounting information for Monitoring Event Reports that are sent to the HPLMN.</w:t>
      </w:r>
    </w:p>
    <w:p w14:paraId="604ADE93" w14:textId="77777777" w:rsidR="008C5E7E" w:rsidRDefault="008C5E7E" w:rsidP="008C5E7E">
      <w:r>
        <w:t>In addition to the functionality of the AMF described above, the AMF may provide support for AMF overload control, Network Slice restriction and Network Slice instance restriction based on NWDAF analytics.</w:t>
      </w:r>
    </w:p>
    <w:p w14:paraId="33498991" w14:textId="77777777" w:rsidR="008C5E7E" w:rsidRDefault="008C5E7E" w:rsidP="008C5E7E">
      <w:r>
        <w:t>In addition to the functionalities of the AMF described above, the AMF may provide support for the Disaster Roaming as described in clause 5.40.</w:t>
      </w:r>
    </w:p>
    <w:p w14:paraId="272F4330" w14:textId="77777777" w:rsidR="008C5E7E" w:rsidRDefault="008C5E7E" w:rsidP="008C5E7E">
      <w:r>
        <w:t>In addition to the functionalities of the AMF described above, the AMF may also include following functionalities to support Network Slice Admission Control:</w:t>
      </w:r>
    </w:p>
    <w:p w14:paraId="5B31552A" w14:textId="77777777" w:rsidR="008C5E7E" w:rsidRDefault="008C5E7E" w:rsidP="008C5E7E">
      <w:pPr>
        <w:pStyle w:val="B1"/>
      </w:pPr>
      <w:r>
        <w:t>-</w:t>
      </w:r>
      <w:r>
        <w:tab/>
        <w:t>Support of NSAC for maximum number of UEs as defined in clauses 5.15.11.1 and 5.15.11.3.</w:t>
      </w:r>
    </w:p>
    <w:p w14:paraId="0E9D061A" w14:textId="77777777" w:rsidR="008C5E7E" w:rsidRDefault="008C5E7E" w:rsidP="008C5E7E">
      <w:r>
        <w:t>In addition to the functionality of the AMF described above, the AMF may include the following functionality to support SNPNs:</w:t>
      </w:r>
    </w:p>
    <w:p w14:paraId="38FFBEC1" w14:textId="77777777" w:rsidR="008C5E7E" w:rsidRDefault="008C5E7E" w:rsidP="008C5E7E">
      <w:pPr>
        <w:pStyle w:val="B1"/>
      </w:pPr>
      <w:r>
        <w:t>-</w:t>
      </w:r>
      <w:r>
        <w:tab/>
        <w:t>Support for Onboarding of UEs for SNPNs.</w:t>
      </w:r>
    </w:p>
    <w:p w14:paraId="4645CB81" w14:textId="77777777" w:rsidR="008C5E7E" w:rsidRDefault="008C5E7E" w:rsidP="008C5E7E">
      <w:r>
        <w:t>In addition to the functionalities of the AMF described above, the AMF may also include following functionalities to support satellite backhaul:</w:t>
      </w:r>
    </w:p>
    <w:p w14:paraId="7E9CE216" w14:textId="77777777" w:rsidR="008C5E7E" w:rsidRDefault="008C5E7E" w:rsidP="008C5E7E">
      <w:pPr>
        <w:pStyle w:val="B1"/>
      </w:pPr>
      <w:r>
        <w:lastRenderedPageBreak/>
        <w:t>-</w:t>
      </w:r>
      <w:r>
        <w:tab/>
        <w:t>Support for reporting satellite backhaul category and its modification based on AMF local configuration to SMF as defined in clause 5.43.4.</w:t>
      </w:r>
    </w:p>
    <w:p w14:paraId="639A581B" w14:textId="77777777" w:rsidR="008C5E7E" w:rsidRDefault="008C5E7E" w:rsidP="008C5E7E">
      <w:r>
        <w:t>In addition to the functionalities of the AMF described above, the AMF may also include following functionalities for regenerative-based satellite access:</w:t>
      </w:r>
    </w:p>
    <w:p w14:paraId="3332F63A" w14:textId="77777777" w:rsidR="008C5E7E" w:rsidRDefault="008C5E7E" w:rsidP="008C5E7E">
      <w:pPr>
        <w:pStyle w:val="B1"/>
      </w:pPr>
      <w:r>
        <w:t>-</w:t>
      </w:r>
      <w:r>
        <w:tab/>
        <w:t>Support for NG Removal procedure defined in TS 38.413 [34].</w:t>
      </w:r>
    </w:p>
    <w:p w14:paraId="451CD08F" w14:textId="77777777" w:rsidR="008C5E7E" w:rsidRDefault="008C5E7E" w:rsidP="008C5E7E">
      <w:r>
        <w:t>In addition to the functionalities of the AMF described above, the AMF may provide support for Network Slice instance change for PDU sessions as defined in clause 5.15.5.3.</w:t>
      </w:r>
    </w:p>
    <w:p w14:paraId="7D79CE58" w14:textId="77777777" w:rsidR="008C5E7E" w:rsidRDefault="008C5E7E" w:rsidP="008C5E7E">
      <w:r>
        <w:t>In addition to the functionalities of the AMF described above, the AMF may also support functionalities for Partial Network Slice support in a Registration Area as described in clause 5.15.17.</w:t>
      </w:r>
    </w:p>
    <w:p w14:paraId="44EE025A" w14:textId="77777777" w:rsidR="008C5E7E" w:rsidRDefault="008C5E7E" w:rsidP="008C5E7E">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79DCFE40" w14:textId="77777777" w:rsidR="008C5E7E" w:rsidRDefault="008C5E7E" w:rsidP="008C5E7E">
      <w:r>
        <w:t>In addition to the functionalities of the AMF described above, the AMF may also include functionalities to support Network Slice Replacement as described in clause 5.15.19.</w:t>
      </w:r>
    </w:p>
    <w:p w14:paraId="2E12C900" w14:textId="77777777" w:rsidR="008C5E7E" w:rsidRDefault="008C5E7E" w:rsidP="008C5E7E">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21B5C045" w14:textId="77777777" w:rsidR="008C5E7E" w:rsidRDefault="008C5E7E" w:rsidP="008C5E7E">
      <w:r>
        <w:t>In addition to the functionalities of the AMF described above, the AMF may also include following functionalities to support Indirect Network Sharing:</w:t>
      </w:r>
    </w:p>
    <w:p w14:paraId="549DE48B" w14:textId="77777777" w:rsidR="008C5E7E" w:rsidRDefault="008C5E7E" w:rsidP="008C5E7E">
      <w:pPr>
        <w:pStyle w:val="B1"/>
      </w:pPr>
      <w:r>
        <w:t>-</w:t>
      </w:r>
      <w:r>
        <w:tab/>
        <w:t>Support for selecting the SMF of participating operator (H-SMF) possibly considering the relevant UE location information as specified in clause 6.3.2.</w:t>
      </w:r>
    </w:p>
    <w:p w14:paraId="48557B4B" w14:textId="77777777" w:rsidR="008C5E7E" w:rsidRDefault="008C5E7E" w:rsidP="008C5E7E">
      <w:pPr>
        <w:pStyle w:val="B1"/>
      </w:pPr>
      <w:r>
        <w:t>-</w:t>
      </w:r>
      <w:r>
        <w:tab/>
        <w:t>Support for Network Slicing handling considering what is described in clause 5.18.5.</w:t>
      </w:r>
    </w:p>
    <w:p w14:paraId="1267BB13" w14:textId="77777777" w:rsidR="008C5E7E" w:rsidRDefault="008C5E7E" w:rsidP="008C5E7E">
      <w:pPr>
        <w:pStyle w:val="NO"/>
      </w:pPr>
      <w:r>
        <w:t>NOTE 3:</w:t>
      </w:r>
      <w:r>
        <w:tab/>
        <w:t>The AMF of hosting operator can identify the UE's participating operator (</w:t>
      </w:r>
      <w:proofErr w:type="gramStart"/>
      <w:r>
        <w:t>i.e.</w:t>
      </w:r>
      <w:proofErr w:type="gramEnd"/>
      <w:r>
        <w:t xml:space="preserve"> in the case of Indirect Network Sharing) during the registration procedure based on internal implementation and then the H-SMF selection can be performed considering the relevant UE location information.</w:t>
      </w:r>
    </w:p>
    <w:p w14:paraId="1B80F098" w14:textId="068AF975" w:rsidR="009B6EC6" w:rsidRDefault="005969AC" w:rsidP="002240AA">
      <w:ins w:id="24" w:author="Huawei user" w:date="2025-01-13T08:49:00Z">
        <w:r>
          <w:t>In addition to the functionalities of the AMF described above, the AMF may also include functionalities to</w:t>
        </w:r>
        <w:r w:rsidRPr="005969AC">
          <w:rPr>
            <w:lang w:eastAsia="zh-CN"/>
          </w:rPr>
          <w:t xml:space="preserve"> </w:t>
        </w:r>
        <w:r>
          <w:rPr>
            <w:lang w:eastAsia="zh-CN"/>
          </w:rPr>
          <w:t>s</w:t>
        </w:r>
      </w:ins>
      <w:ins w:id="25" w:author="Huawei user r01" w:date="2024-12-17T16:42:00Z">
        <w:r w:rsidR="002240AA" w:rsidRPr="005969AC">
          <w:rPr>
            <w:lang w:eastAsia="zh-CN"/>
          </w:rPr>
          <w:t xml:space="preserve">upport for the </w:t>
        </w:r>
      </w:ins>
      <w:ins w:id="26" w:author="Huawei user" w:date="2025-01-14T15:42:00Z">
        <w:r w:rsidR="006376B4">
          <w:rPr>
            <w:lang w:eastAsia="zh-CN"/>
          </w:rPr>
          <w:t>e</w:t>
        </w:r>
      </w:ins>
      <w:ins w:id="27" w:author="Huawei user r01" w:date="2024-12-17T16:42:00Z">
        <w:r w:rsidR="002240AA" w:rsidRPr="005969AC">
          <w:rPr>
            <w:lang w:eastAsia="zh-CN"/>
          </w:rPr>
          <w:t xml:space="preserve">nergy </w:t>
        </w:r>
      </w:ins>
      <w:ins w:id="28" w:author="Huawei user" w:date="2025-01-14T15:41:00Z">
        <w:r w:rsidR="006376B4">
          <w:rPr>
            <w:lang w:eastAsia="zh-CN"/>
          </w:rPr>
          <w:t xml:space="preserve">related information processing </w:t>
        </w:r>
      </w:ins>
      <w:ins w:id="29" w:author="Huawei user r01" w:date="2024-12-17T16:42:00Z">
        <w:r w:rsidR="002240AA" w:rsidRPr="005969AC">
          <w:rPr>
            <w:lang w:eastAsia="zh-CN"/>
          </w:rPr>
          <w:t xml:space="preserve">and </w:t>
        </w:r>
      </w:ins>
      <w:ins w:id="30" w:author="Huawei user" w:date="2025-01-14T15:42:00Z">
        <w:r w:rsidR="006376B4">
          <w:rPr>
            <w:lang w:eastAsia="zh-CN"/>
          </w:rPr>
          <w:t>e</w:t>
        </w:r>
      </w:ins>
      <w:ins w:id="31" w:author="Huawei user r01" w:date="2024-12-17T16:42:00Z">
        <w:r w:rsidR="002240AA" w:rsidRPr="005969AC">
          <w:rPr>
            <w:lang w:eastAsia="zh-CN"/>
          </w:rPr>
          <w:t xml:space="preserve">nergy </w:t>
        </w:r>
      </w:ins>
      <w:ins w:id="32" w:author="Huawei user" w:date="2025-01-14T15:42:00Z">
        <w:r w:rsidR="006376B4">
          <w:rPr>
            <w:lang w:eastAsia="zh-CN"/>
          </w:rPr>
          <w:t>s</w:t>
        </w:r>
      </w:ins>
      <w:ins w:id="33" w:author="Huawei user r01" w:date="2024-12-17T16:42:00Z">
        <w:r w:rsidR="002240AA" w:rsidRPr="005969AC">
          <w:rPr>
            <w:lang w:eastAsia="zh-CN"/>
          </w:rPr>
          <w:t xml:space="preserve">aving </w:t>
        </w:r>
        <w:r w:rsidR="002240AA" w:rsidRPr="005969AC">
          <w:t xml:space="preserve">feature </w:t>
        </w:r>
        <w:r w:rsidR="002240AA" w:rsidRPr="005969AC">
          <w:rPr>
            <w:lang w:eastAsia="zh-CN"/>
          </w:rPr>
          <w:t>as described in clause 5.</w:t>
        </w:r>
      </w:ins>
      <w:ins w:id="34" w:author="Huawei user" w:date="2025-01-13T08:47:00Z">
        <w:r w:rsidR="008C5E7E" w:rsidRPr="005969AC">
          <w:rPr>
            <w:lang w:eastAsia="zh-CN"/>
          </w:rPr>
          <w:t>51</w:t>
        </w:r>
      </w:ins>
      <w:ins w:id="35" w:author="Huawei user r01" w:date="2024-12-17T16:42:00Z">
        <w:r w:rsidR="002240AA" w:rsidRPr="005969AC">
          <w:rPr>
            <w:lang w:eastAsia="zh-CN"/>
          </w:rPr>
          <w:t>.</w:t>
        </w:r>
      </w:ins>
    </w:p>
    <w:bookmarkEnd w:id="12"/>
    <w:p w14:paraId="05BB76C2" w14:textId="1C6E62CA" w:rsidR="00184810" w:rsidRPr="0042466D" w:rsidRDefault="00184810" w:rsidP="001848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A684D">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9B02D1D" w14:textId="77777777" w:rsidR="009B6EC6" w:rsidRDefault="009B6EC6" w:rsidP="009B6EC6">
      <w:pPr>
        <w:pStyle w:val="Heading3"/>
        <w:rPr>
          <w:lang w:eastAsia="en-GB"/>
        </w:rPr>
      </w:pPr>
      <w:bookmarkStart w:id="36" w:name="_Toc45184041"/>
      <w:bookmarkStart w:id="37" w:name="_Toc47342883"/>
      <w:bookmarkStart w:id="38" w:name="_Toc51769585"/>
      <w:bookmarkStart w:id="39" w:name="_Toc177741352"/>
      <w:r>
        <w:t>6.2.2</w:t>
      </w:r>
      <w:r>
        <w:tab/>
        <w:t>SMF</w:t>
      </w:r>
    </w:p>
    <w:p w14:paraId="342E8842" w14:textId="77777777" w:rsidR="008C5E7E" w:rsidRDefault="008C5E7E" w:rsidP="008C5E7E">
      <w:r>
        <w:t>The Session Management function (SMF) includes the following functionality. Some or all of the SMF functionalities may be supported in a single instance of a SMF:</w:t>
      </w:r>
    </w:p>
    <w:p w14:paraId="782E1C39" w14:textId="77777777" w:rsidR="008C5E7E" w:rsidRDefault="008C5E7E" w:rsidP="008C5E7E">
      <w:pPr>
        <w:pStyle w:val="B1"/>
        <w:rPr>
          <w:rFonts w:eastAsia="SimSun"/>
        </w:rPr>
      </w:pPr>
      <w:r>
        <w:rPr>
          <w:rFonts w:eastAsia="SimSun"/>
        </w:rPr>
        <w:t>-</w:t>
      </w:r>
      <w:r>
        <w:rPr>
          <w:rFonts w:eastAsia="SimSun"/>
        </w:rPr>
        <w:tab/>
        <w:t xml:space="preserve">Session Management </w:t>
      </w:r>
      <w:proofErr w:type="gramStart"/>
      <w:r>
        <w:rPr>
          <w:lang w:eastAsia="zh-CN"/>
        </w:rPr>
        <w:t>e.g.</w:t>
      </w:r>
      <w:proofErr w:type="gramEnd"/>
      <w:r>
        <w:rPr>
          <w:lang w:eastAsia="zh-CN"/>
        </w:rPr>
        <w:t xml:space="preserve"> Session Establishment, modify and release, including tunnel maintain between UPF and AN node</w:t>
      </w:r>
      <w:r>
        <w:rPr>
          <w:rFonts w:eastAsia="SimSun"/>
        </w:rPr>
        <w:t>.</w:t>
      </w:r>
    </w:p>
    <w:p w14:paraId="1BFDBC28" w14:textId="77777777" w:rsidR="008C5E7E" w:rsidRDefault="008C5E7E" w:rsidP="008C5E7E">
      <w:pPr>
        <w:pStyle w:val="B1"/>
        <w:rPr>
          <w:rFonts w:eastAsia="SimSun"/>
        </w:rPr>
      </w:pPr>
      <w:r>
        <w:rPr>
          <w:rFonts w:eastAsia="SimSun"/>
        </w:rPr>
        <w:t>-</w:t>
      </w:r>
      <w:r>
        <w:rPr>
          <w:rFonts w:eastAsia="SimSun"/>
        </w:rPr>
        <w:tab/>
        <w:t>UE IP address allocation &amp; management (including optional Authorization). The UE IP address may be received from a UPF or from an external data network.</w:t>
      </w:r>
    </w:p>
    <w:p w14:paraId="70281156" w14:textId="77777777" w:rsidR="008C5E7E" w:rsidRDefault="008C5E7E" w:rsidP="008C5E7E">
      <w:pPr>
        <w:pStyle w:val="B1"/>
        <w:rPr>
          <w:rFonts w:eastAsia="SimSun"/>
        </w:rPr>
      </w:pPr>
      <w:r>
        <w:rPr>
          <w:rFonts w:eastAsia="SimSun"/>
        </w:rPr>
        <w:t>-</w:t>
      </w:r>
      <w:r>
        <w:rPr>
          <w:rFonts w:eastAsia="SimSun"/>
        </w:rPr>
        <w:tab/>
        <w:t>DHCPv4 (server and client) and DHCPv6 (server and client) functions.</w:t>
      </w:r>
    </w:p>
    <w:p w14:paraId="4C2E0308" w14:textId="77777777" w:rsidR="008C5E7E" w:rsidRDefault="008C5E7E" w:rsidP="008C5E7E">
      <w:pPr>
        <w:pStyle w:val="B1"/>
        <w:rPr>
          <w:rFonts w:eastAsia="SimSun"/>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C372E3D" w14:textId="77777777" w:rsidR="008C5E7E" w:rsidRDefault="008C5E7E" w:rsidP="008C5E7E">
      <w:pPr>
        <w:pStyle w:val="B1"/>
        <w:rPr>
          <w:rFonts w:eastAsia="SimSun"/>
        </w:rPr>
      </w:pPr>
      <w:r>
        <w:rPr>
          <w:rFonts w:eastAsia="SimSun"/>
        </w:rPr>
        <w:t>-</w:t>
      </w:r>
      <w:r>
        <w:rPr>
          <w:rFonts w:eastAsia="SimSun"/>
        </w:rPr>
        <w:tab/>
        <w:t>Selection and control of UP function</w:t>
      </w:r>
      <w:r>
        <w:t>, including controlling the UPF to proxy ARP or IPv6 Neighbour Discovery, or to forward all ARP/IPv6 Neighbour Solicitation traffic to the SMF, for Ethernet PDU Sessions</w:t>
      </w:r>
      <w:r>
        <w:rPr>
          <w:rFonts w:eastAsia="SimSun"/>
        </w:rPr>
        <w:t>.</w:t>
      </w:r>
    </w:p>
    <w:p w14:paraId="0BF595F5" w14:textId="77777777" w:rsidR="008C5E7E" w:rsidRDefault="008C5E7E" w:rsidP="008C5E7E">
      <w:pPr>
        <w:pStyle w:val="B1"/>
        <w:rPr>
          <w:rFonts w:eastAsia="SimSun"/>
        </w:rPr>
      </w:pPr>
      <w:r>
        <w:t>-</w:t>
      </w:r>
      <w:r>
        <w:tab/>
        <w:t>Configures traffic steering at UPF to route traffic to proper destination.</w:t>
      </w:r>
    </w:p>
    <w:p w14:paraId="67868988" w14:textId="77777777" w:rsidR="008C5E7E" w:rsidRDefault="008C5E7E" w:rsidP="008C5E7E">
      <w:pPr>
        <w:pStyle w:val="B1"/>
        <w:rPr>
          <w:rFonts w:eastAsia="SimSun"/>
        </w:rPr>
      </w:pPr>
      <w:r>
        <w:rPr>
          <w:rFonts w:eastAsia="SimSun"/>
        </w:rPr>
        <w:lastRenderedPageBreak/>
        <w:t>-</w:t>
      </w:r>
      <w:r>
        <w:rPr>
          <w:rFonts w:eastAsia="SimSun"/>
        </w:rPr>
        <w:tab/>
        <w:t xml:space="preserve">5G VN group management, </w:t>
      </w:r>
      <w:proofErr w:type="gramStart"/>
      <w:r>
        <w:rPr>
          <w:rFonts w:eastAsia="SimSun"/>
        </w:rPr>
        <w:t>e.g.</w:t>
      </w:r>
      <w:proofErr w:type="gramEnd"/>
      <w:r>
        <w:rPr>
          <w:rFonts w:eastAsia="SimSun"/>
        </w:rPr>
        <w:t xml:space="preserve">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2F5702B8" w14:textId="77777777" w:rsidR="008C5E7E" w:rsidRDefault="008C5E7E" w:rsidP="008C5E7E">
      <w:pPr>
        <w:pStyle w:val="B1"/>
        <w:rPr>
          <w:rFonts w:eastAsia="SimSun"/>
        </w:rPr>
      </w:pPr>
      <w:r>
        <w:rPr>
          <w:rFonts w:eastAsia="SimSun"/>
        </w:rPr>
        <w:t>-</w:t>
      </w:r>
      <w:r>
        <w:rPr>
          <w:rFonts w:eastAsia="SimSun"/>
        </w:rPr>
        <w:tab/>
        <w:t>Termination of interfaces towards Policy control functions.</w:t>
      </w:r>
    </w:p>
    <w:p w14:paraId="38101E4B" w14:textId="77777777" w:rsidR="008C5E7E" w:rsidRDefault="008C5E7E" w:rsidP="008C5E7E">
      <w:pPr>
        <w:pStyle w:val="B1"/>
        <w:rPr>
          <w:rFonts w:eastAsia="SimSun"/>
        </w:rPr>
      </w:pPr>
      <w:r>
        <w:rPr>
          <w:rFonts w:eastAsia="SimSun"/>
        </w:rPr>
        <w:t>-</w:t>
      </w:r>
      <w:r>
        <w:rPr>
          <w:rFonts w:eastAsia="SimSun"/>
        </w:rPr>
        <w:tab/>
        <w:t>Lawful intercept (for SM events and interface to LI System).</w:t>
      </w:r>
    </w:p>
    <w:p w14:paraId="5D66E7BB" w14:textId="77777777" w:rsidR="008C5E7E" w:rsidRDefault="008C5E7E" w:rsidP="008C5E7E">
      <w:pPr>
        <w:pStyle w:val="B1"/>
      </w:pPr>
      <w:r>
        <w:t>-</w:t>
      </w:r>
      <w:r>
        <w:tab/>
        <w:t>Support for charging.</w:t>
      </w:r>
    </w:p>
    <w:p w14:paraId="4FD4CB85" w14:textId="77777777" w:rsidR="008C5E7E" w:rsidRDefault="008C5E7E" w:rsidP="008C5E7E">
      <w:pPr>
        <w:pStyle w:val="B1"/>
        <w:rPr>
          <w:rFonts w:eastAsia="SimSun"/>
        </w:rPr>
      </w:pPr>
      <w:r>
        <w:rPr>
          <w:rFonts w:eastAsia="SimSun"/>
        </w:rPr>
        <w:t>-</w:t>
      </w:r>
      <w:r>
        <w:rPr>
          <w:rFonts w:eastAsia="SimSun"/>
        </w:rPr>
        <w:tab/>
        <w:t>Control and coordination of charging data collection at UPF.</w:t>
      </w:r>
    </w:p>
    <w:p w14:paraId="31909E4F" w14:textId="77777777" w:rsidR="008C5E7E" w:rsidRDefault="008C5E7E" w:rsidP="008C5E7E">
      <w:pPr>
        <w:pStyle w:val="B1"/>
        <w:rPr>
          <w:rFonts w:eastAsia="SimSun"/>
        </w:rPr>
      </w:pPr>
      <w:r>
        <w:rPr>
          <w:rFonts w:eastAsia="SimSun"/>
        </w:rPr>
        <w:t>-</w:t>
      </w:r>
      <w:r>
        <w:rPr>
          <w:rFonts w:eastAsia="SimSun"/>
        </w:rPr>
        <w:tab/>
        <w:t>Termination of SM parts of NAS messages.</w:t>
      </w:r>
    </w:p>
    <w:p w14:paraId="1416133F" w14:textId="77777777" w:rsidR="008C5E7E" w:rsidRDefault="008C5E7E" w:rsidP="008C5E7E">
      <w:pPr>
        <w:pStyle w:val="B1"/>
        <w:rPr>
          <w:rFonts w:eastAsia="SimSun"/>
        </w:rPr>
      </w:pPr>
      <w:r>
        <w:rPr>
          <w:rFonts w:eastAsia="SimSun"/>
        </w:rPr>
        <w:t>-</w:t>
      </w:r>
      <w:r>
        <w:rPr>
          <w:rFonts w:eastAsia="SimSun"/>
        </w:rPr>
        <w:tab/>
        <w:t>Downlink Data Notification.</w:t>
      </w:r>
    </w:p>
    <w:p w14:paraId="2DED037F" w14:textId="77777777" w:rsidR="008C5E7E" w:rsidRDefault="008C5E7E" w:rsidP="008C5E7E">
      <w:pPr>
        <w:pStyle w:val="B1"/>
        <w:rPr>
          <w:rFonts w:eastAsia="SimSun"/>
        </w:rPr>
      </w:pPr>
      <w:r>
        <w:rPr>
          <w:rFonts w:eastAsia="SimSun"/>
        </w:rPr>
        <w:t>-</w:t>
      </w:r>
      <w:r>
        <w:rPr>
          <w:rFonts w:eastAsia="SimSun"/>
        </w:rPr>
        <w:tab/>
        <w:t>Initiator of AN specific SM information, sent via AMF over N2 to AN.</w:t>
      </w:r>
    </w:p>
    <w:p w14:paraId="78ABEE08" w14:textId="77777777" w:rsidR="008C5E7E" w:rsidRDefault="008C5E7E" w:rsidP="008C5E7E">
      <w:pPr>
        <w:pStyle w:val="B1"/>
        <w:rPr>
          <w:rFonts w:eastAsia="SimSun"/>
        </w:rPr>
      </w:pPr>
      <w:r>
        <w:rPr>
          <w:lang w:eastAsia="zh-CN"/>
        </w:rPr>
        <w:t>-</w:t>
      </w:r>
      <w:r>
        <w:rPr>
          <w:lang w:eastAsia="zh-CN"/>
        </w:rPr>
        <w:tab/>
        <w:t xml:space="preserve">Determine </w:t>
      </w:r>
      <w:r>
        <w:t>SSC</w:t>
      </w:r>
      <w:r>
        <w:rPr>
          <w:rFonts w:eastAsia="MS Mincho"/>
        </w:rPr>
        <w:t xml:space="preserve"> mode of a session.</w:t>
      </w:r>
    </w:p>
    <w:p w14:paraId="76D7B35F" w14:textId="77777777" w:rsidR="008C5E7E" w:rsidRDefault="008C5E7E" w:rsidP="008C5E7E">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4C093720" w14:textId="77777777" w:rsidR="008C5E7E" w:rsidRDefault="008C5E7E" w:rsidP="008C5E7E">
      <w:pPr>
        <w:pStyle w:val="B1"/>
        <w:rPr>
          <w:rFonts w:eastAsia="SimSun"/>
        </w:rPr>
      </w:pPr>
      <w:r>
        <w:rPr>
          <w:rFonts w:eastAsia="SimSun"/>
        </w:rPr>
        <w:t>-</w:t>
      </w:r>
      <w:r>
        <w:rPr>
          <w:rFonts w:eastAsia="SimSun"/>
        </w:rPr>
        <w:tab/>
        <w:t>Support of header compression.</w:t>
      </w:r>
    </w:p>
    <w:p w14:paraId="1894AAF5" w14:textId="77777777" w:rsidR="008C5E7E" w:rsidRDefault="008C5E7E" w:rsidP="008C5E7E">
      <w:pPr>
        <w:pStyle w:val="B1"/>
        <w:rPr>
          <w:rFonts w:eastAsia="SimSun"/>
        </w:rPr>
      </w:pPr>
      <w:r>
        <w:rPr>
          <w:rFonts w:eastAsia="SimSun"/>
        </w:rPr>
        <w:t>-</w:t>
      </w:r>
      <w:r>
        <w:rPr>
          <w:rFonts w:eastAsia="SimSun"/>
        </w:rPr>
        <w:tab/>
        <w:t>Act as I-SMF in deployments where I-SMF can be inserted, removed and relocated.</w:t>
      </w:r>
    </w:p>
    <w:p w14:paraId="1A6F34CD" w14:textId="77777777" w:rsidR="008C5E7E" w:rsidRDefault="008C5E7E" w:rsidP="008C5E7E">
      <w:pPr>
        <w:pStyle w:val="B1"/>
        <w:rPr>
          <w:rFonts w:eastAsia="SimSun"/>
        </w:rPr>
      </w:pPr>
      <w:r>
        <w:rPr>
          <w:rFonts w:eastAsia="SimSun"/>
        </w:rPr>
        <w:t>-</w:t>
      </w:r>
      <w:r>
        <w:rPr>
          <w:rFonts w:eastAsia="SimSun"/>
        </w:rPr>
        <w:tab/>
        <w:t>Provisioning of external parameters (Expected UE Behaviour parameters or Network Configuration parameters).</w:t>
      </w:r>
    </w:p>
    <w:p w14:paraId="37494E00" w14:textId="77777777" w:rsidR="008C5E7E" w:rsidRDefault="008C5E7E" w:rsidP="008C5E7E">
      <w:pPr>
        <w:pStyle w:val="B1"/>
        <w:rPr>
          <w:rFonts w:eastAsia="SimSun"/>
        </w:rPr>
      </w:pPr>
      <w:r>
        <w:rPr>
          <w:rFonts w:eastAsia="SimSun"/>
        </w:rPr>
        <w:t>-</w:t>
      </w:r>
      <w:r>
        <w:rPr>
          <w:rFonts w:eastAsia="SimSun"/>
        </w:rPr>
        <w:tab/>
        <w:t>Support P-CSCF discovery for IMS services.</w:t>
      </w:r>
    </w:p>
    <w:p w14:paraId="12423251" w14:textId="77777777" w:rsidR="008C5E7E" w:rsidRDefault="008C5E7E" w:rsidP="008C5E7E">
      <w:pPr>
        <w:pStyle w:val="B1"/>
        <w:rPr>
          <w:rFonts w:eastAsia="SimSun"/>
        </w:rPr>
      </w:pPr>
      <w:r>
        <w:rPr>
          <w:rFonts w:eastAsia="SimSun"/>
        </w:rPr>
        <w:t>-</w:t>
      </w:r>
      <w:r>
        <w:rPr>
          <w:rFonts w:eastAsia="SimSun"/>
        </w:rPr>
        <w:tab/>
        <w:t>Act as V-SMF with following roaming functionalities:</w:t>
      </w:r>
    </w:p>
    <w:p w14:paraId="1090F883" w14:textId="77777777" w:rsidR="008C5E7E" w:rsidRDefault="008C5E7E" w:rsidP="008C5E7E">
      <w:pPr>
        <w:pStyle w:val="B2"/>
      </w:pPr>
      <w:r>
        <w:rPr>
          <w:rFonts w:eastAsia="SimSun"/>
          <w:lang w:eastAsia="zh-CN"/>
        </w:rPr>
        <w:t>-</w:t>
      </w:r>
      <w:r>
        <w:rPr>
          <w:rFonts w:eastAsia="SimSun"/>
          <w:lang w:eastAsia="zh-CN"/>
        </w:rPr>
        <w:tab/>
      </w:r>
      <w:r>
        <w:t>Handle local enforcement to apply QoS SLAs (VPLMN).</w:t>
      </w:r>
    </w:p>
    <w:p w14:paraId="249A7E14" w14:textId="77777777" w:rsidR="008C5E7E" w:rsidRDefault="008C5E7E" w:rsidP="008C5E7E">
      <w:pPr>
        <w:pStyle w:val="B2"/>
      </w:pPr>
      <w:r>
        <w:rPr>
          <w:rFonts w:eastAsia="SimSun"/>
          <w:lang w:eastAsia="zh-CN"/>
        </w:rPr>
        <w:t>-</w:t>
      </w:r>
      <w:r>
        <w:rPr>
          <w:rFonts w:eastAsia="SimSun"/>
          <w:lang w:eastAsia="zh-CN"/>
        </w:rPr>
        <w:tab/>
      </w:r>
      <w:r>
        <w:t>Charging (VPLMN).</w:t>
      </w:r>
    </w:p>
    <w:p w14:paraId="55E3797D" w14:textId="77777777" w:rsidR="008C5E7E" w:rsidRDefault="008C5E7E" w:rsidP="008C5E7E">
      <w:pPr>
        <w:pStyle w:val="B2"/>
      </w:pPr>
      <w:r>
        <w:rPr>
          <w:rFonts w:eastAsia="SimSun"/>
          <w:lang w:eastAsia="zh-CN"/>
        </w:rPr>
        <w:t>-</w:t>
      </w:r>
      <w:r>
        <w:rPr>
          <w:rFonts w:eastAsia="SimSun"/>
          <w:lang w:eastAsia="zh-CN"/>
        </w:rPr>
        <w:tab/>
      </w:r>
      <w:r>
        <w:t>Lawful intercept (in VPLMN for SM events and interface to LI System).</w:t>
      </w:r>
    </w:p>
    <w:p w14:paraId="12B8A168" w14:textId="77777777" w:rsidR="008C5E7E" w:rsidRDefault="008C5E7E" w:rsidP="008C5E7E">
      <w:pPr>
        <w:pStyle w:val="B1"/>
      </w:pPr>
      <w:r>
        <w:t>-</w:t>
      </w:r>
      <w:r>
        <w:tab/>
        <w:t>Support for interaction with external DN for transport of signalling for PDU Session authentication/authorization by external DN.</w:t>
      </w:r>
    </w:p>
    <w:p w14:paraId="5014C2F6" w14:textId="77777777" w:rsidR="008C5E7E" w:rsidRDefault="008C5E7E" w:rsidP="008C5E7E">
      <w:pPr>
        <w:pStyle w:val="B1"/>
      </w:pPr>
      <w:r>
        <w:t>-</w:t>
      </w:r>
      <w:r>
        <w:tab/>
        <w:t>Instructs UPF and NG-RAN to perform redundant transmission on N3/N9 interfaces.</w:t>
      </w:r>
    </w:p>
    <w:p w14:paraId="47882957" w14:textId="77777777" w:rsidR="008C5E7E" w:rsidRDefault="008C5E7E" w:rsidP="008C5E7E">
      <w:pPr>
        <w:pStyle w:val="B1"/>
      </w:pPr>
      <w:r>
        <w:t>-</w:t>
      </w:r>
      <w:r>
        <w:tab/>
        <w:t>Generation of the TSC Assistance Information based on the TSC Assistance Container received from the PCF.</w:t>
      </w:r>
    </w:p>
    <w:p w14:paraId="4DA6BD81" w14:textId="77777777" w:rsidR="008C5E7E" w:rsidRDefault="008C5E7E" w:rsidP="008C5E7E">
      <w:pPr>
        <w:pStyle w:val="B1"/>
      </w:pPr>
      <w:r>
        <w:t>-</w:t>
      </w:r>
      <w:r>
        <w:tab/>
        <w:t>Support for RAN feedback for BAT offset and adjusted periodicity as defined in clause 5.27.2.5.</w:t>
      </w:r>
    </w:p>
    <w:p w14:paraId="10C0E1F8" w14:textId="77777777" w:rsidR="008C5E7E" w:rsidRDefault="008C5E7E" w:rsidP="008C5E7E">
      <w:pPr>
        <w:pStyle w:val="NO"/>
        <w:rPr>
          <w:iCs/>
        </w:rPr>
      </w:pPr>
      <w:r>
        <w:rPr>
          <w:iCs/>
        </w:rPr>
        <w:t>NOTE 1:</w:t>
      </w:r>
      <w:r>
        <w:rPr>
          <w:iCs/>
        </w:rPr>
        <w:tab/>
        <w:t>Not all of the functionalities are required to be supported in an instance of a Network Slice.</w:t>
      </w:r>
    </w:p>
    <w:p w14:paraId="52A9B458" w14:textId="77777777" w:rsidR="008C5E7E" w:rsidRDefault="008C5E7E" w:rsidP="008C5E7E">
      <w:pPr>
        <w:rPr>
          <w:iCs/>
        </w:rPr>
      </w:pPr>
      <w:r>
        <w:t>In addition to the functionalities of the SMF described above, the SMF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 </w:t>
      </w:r>
      <w:r>
        <w:rPr>
          <w:rFonts w:eastAsia="SimSun"/>
          <w:lang w:eastAsia="zh-CN"/>
        </w:rPr>
        <w:t>6.2.2 of TS 23.503 [45].</w:t>
      </w:r>
    </w:p>
    <w:p w14:paraId="53787839" w14:textId="77777777" w:rsidR="008C5E7E" w:rsidRDefault="008C5E7E" w:rsidP="008C5E7E">
      <w:r>
        <w:t>In addition to the functionality of the SMF described above, the SMF may include the following functionality to support monitoring in roaming scenarios:</w:t>
      </w:r>
    </w:p>
    <w:p w14:paraId="4FA8FDE5" w14:textId="77777777" w:rsidR="008C5E7E" w:rsidRDefault="008C5E7E" w:rsidP="008C5E7E">
      <w:pPr>
        <w:pStyle w:val="B1"/>
      </w:pPr>
      <w:r>
        <w:t>-</w:t>
      </w:r>
      <w:r>
        <w:tab/>
        <w:t>Normalization of reports according to roaming agreements between VPLMN and HPLMN; and</w:t>
      </w:r>
    </w:p>
    <w:p w14:paraId="21211635" w14:textId="77777777" w:rsidR="008C5E7E" w:rsidRDefault="008C5E7E" w:rsidP="008C5E7E">
      <w:pPr>
        <w:pStyle w:val="B1"/>
      </w:pPr>
      <w:r>
        <w:t>-</w:t>
      </w:r>
      <w:r>
        <w:tab/>
        <w:t>Generation of charging information for Monitoring Event Reports that are sent to the HPLMN.</w:t>
      </w:r>
    </w:p>
    <w:p w14:paraId="0D5DA4D5" w14:textId="77777777" w:rsidR="008C5E7E" w:rsidRDefault="008C5E7E" w:rsidP="008C5E7E">
      <w:r>
        <w:t>The SMF may also include following functionalities to support Edge Computing enhancements (further defined in TS 23.548 [130]):</w:t>
      </w:r>
    </w:p>
    <w:p w14:paraId="5C892DFC" w14:textId="77777777" w:rsidR="008C5E7E" w:rsidRDefault="008C5E7E" w:rsidP="008C5E7E">
      <w:pPr>
        <w:pStyle w:val="B1"/>
      </w:pPr>
      <w:r>
        <w:t>-</w:t>
      </w:r>
      <w:r>
        <w:tab/>
        <w:t>Selection of EASDF, obtain and/or provision DNS security information of the EASDF and provision of its address to the UE as the DNS Server for the PDU session;</w:t>
      </w:r>
    </w:p>
    <w:p w14:paraId="15B5F5A4" w14:textId="77777777" w:rsidR="008C5E7E" w:rsidRDefault="008C5E7E" w:rsidP="008C5E7E">
      <w:pPr>
        <w:pStyle w:val="B1"/>
      </w:pPr>
      <w:r>
        <w:t>-</w:t>
      </w:r>
      <w:r>
        <w:tab/>
        <w:t>Usage of EASDF services as defined in TS 23.548 [130];</w:t>
      </w:r>
    </w:p>
    <w:p w14:paraId="009D46EF" w14:textId="77777777" w:rsidR="008C5E7E" w:rsidRDefault="008C5E7E" w:rsidP="008C5E7E">
      <w:pPr>
        <w:pStyle w:val="B1"/>
      </w:pPr>
      <w:r>
        <w:lastRenderedPageBreak/>
        <w:t>-</w:t>
      </w:r>
      <w:r>
        <w:tab/>
        <w:t>For supporting the Application Layer Architecture defined in TS 23.558 [134]: Provision and updates of ECS Address Configuration Information to the UE;</w:t>
      </w:r>
    </w:p>
    <w:p w14:paraId="2CB6F4B3" w14:textId="77777777" w:rsidR="008C5E7E" w:rsidRDefault="008C5E7E" w:rsidP="008C5E7E">
      <w:pPr>
        <w:pStyle w:val="B1"/>
      </w:pPr>
      <w:r>
        <w:t>-</w:t>
      </w:r>
      <w:r>
        <w:tab/>
        <w:t>For supporting the HR-SBO as defined in clause 6.7 of TS 23.548 [130].</w:t>
      </w:r>
    </w:p>
    <w:p w14:paraId="01D64183" w14:textId="77777777" w:rsidR="008C5E7E" w:rsidRDefault="008C5E7E" w:rsidP="008C5E7E">
      <w:pPr>
        <w:pStyle w:val="B1"/>
      </w:pPr>
      <w:r>
        <w:t>-</w:t>
      </w:r>
      <w:r>
        <w:tab/>
        <w:t>For supporting Local Offloading Management as defined in clause 6.10 of TS 23.548 [130].</w:t>
      </w:r>
    </w:p>
    <w:p w14:paraId="139BEC56" w14:textId="77777777" w:rsidR="008C5E7E" w:rsidRDefault="008C5E7E" w:rsidP="008C5E7E">
      <w:pPr>
        <w:pStyle w:val="NO"/>
      </w:pPr>
      <w:r>
        <w:t>NOTE 2:</w:t>
      </w:r>
      <w:r>
        <w:tab/>
        <w:t>In case an I-SMF is inserted to locally manage edge computing related information and the traffic is locally offloaded, only the I-SMF performs the EASDF selection and uses the EASDF services for the locally offloaded PDU sessions.</w:t>
      </w:r>
    </w:p>
    <w:p w14:paraId="5FC661BE" w14:textId="77777777" w:rsidR="008C5E7E" w:rsidRDefault="008C5E7E" w:rsidP="008C5E7E">
      <w:pPr>
        <w:pStyle w:val="B1"/>
      </w:pPr>
      <w:r>
        <w:t>-</w:t>
      </w:r>
      <w:r>
        <w:tab/>
        <w:t>For supporting the N6 delay measurement as described in clause 5.8.2.23.</w:t>
      </w:r>
    </w:p>
    <w:p w14:paraId="58A09B96" w14:textId="77777777" w:rsidR="008C5E7E" w:rsidRDefault="008C5E7E" w:rsidP="008C5E7E">
      <w:pPr>
        <w:pStyle w:val="B1"/>
      </w:pPr>
      <w:r>
        <w:t>-</w:t>
      </w:r>
      <w:r>
        <w:tab/>
        <w:t>Based on N6 delay measurements:</w:t>
      </w:r>
    </w:p>
    <w:p w14:paraId="247DBEAF" w14:textId="77777777" w:rsidR="008C5E7E" w:rsidRDefault="008C5E7E" w:rsidP="008C5E7E">
      <w:pPr>
        <w:pStyle w:val="B2"/>
      </w:pPr>
      <w:r>
        <w:t>-</w:t>
      </w:r>
      <w:r>
        <w:tab/>
        <w:t>Supporting the (re)selection of local PSA UPF as defined in clause 6.2.3.2 of TS 23.548 [130].</w:t>
      </w:r>
    </w:p>
    <w:p w14:paraId="0708F65A" w14:textId="77777777" w:rsidR="008C5E7E" w:rsidRDefault="008C5E7E" w:rsidP="008C5E7E">
      <w:pPr>
        <w:pStyle w:val="B2"/>
      </w:pPr>
      <w:r>
        <w:t>-</w:t>
      </w:r>
      <w:r>
        <w:tab/>
        <w:t xml:space="preserve">Supporting to trigger (re)discovery of </w:t>
      </w:r>
      <w:proofErr w:type="gramStart"/>
      <w:r>
        <w:t>EAS(</w:t>
      </w:r>
      <w:proofErr w:type="gramEnd"/>
      <w:r>
        <w:t>es) as defined in clause 6.2.3.2 of TS 23.548 [130].</w:t>
      </w:r>
    </w:p>
    <w:p w14:paraId="7DDF85B3" w14:textId="77777777" w:rsidR="008C5E7E" w:rsidRDefault="008C5E7E" w:rsidP="008C5E7E">
      <w:r>
        <w:t>The SMF and SMF+ PGW-C may also include following functionalities to support Network Slice Admission Control:</w:t>
      </w:r>
    </w:p>
    <w:p w14:paraId="03192E46" w14:textId="77777777" w:rsidR="008C5E7E" w:rsidRDefault="008C5E7E" w:rsidP="008C5E7E">
      <w:pPr>
        <w:pStyle w:val="B1"/>
      </w:pPr>
      <w:r>
        <w:t>-</w:t>
      </w:r>
      <w:r>
        <w:tab/>
        <w:t>Support of NSAC for maximum number of PDU sessions as defined in clauses 5.15.11.2, 5.15.11.3 and 5.15.11.5.</w:t>
      </w:r>
    </w:p>
    <w:p w14:paraId="7810EBD9" w14:textId="77777777" w:rsidR="008C5E7E" w:rsidRDefault="008C5E7E" w:rsidP="008C5E7E">
      <w:pPr>
        <w:pStyle w:val="B1"/>
      </w:pPr>
      <w:r>
        <w:t>-</w:t>
      </w:r>
      <w:r>
        <w:tab/>
        <w:t>Support of NSAC for maximum number of UEs as defined in clauses 5.15.11.3 and 5.15.11.5.</w:t>
      </w:r>
    </w:p>
    <w:p w14:paraId="3C34DB6C" w14:textId="77777777" w:rsidR="008C5E7E" w:rsidRDefault="008C5E7E" w:rsidP="008C5E7E">
      <w:r>
        <w:t>The SMF may also include following functionalities:</w:t>
      </w:r>
    </w:p>
    <w:p w14:paraId="52D284E4" w14:textId="77777777" w:rsidR="008C5E7E" w:rsidRDefault="008C5E7E" w:rsidP="008C5E7E">
      <w:pPr>
        <w:pStyle w:val="B1"/>
      </w:pPr>
      <w:r>
        <w:t>-</w:t>
      </w:r>
      <w:r>
        <w:tab/>
        <w:t>Providing per-QoS flow Non-3GPP QoS assistance information to the UE (</w:t>
      </w:r>
      <w:proofErr w:type="gramStart"/>
      <w:r>
        <w:t>e.g.</w:t>
      </w:r>
      <w:proofErr w:type="gramEnd"/>
      <w:r>
        <w:t xml:space="preserve"> PEGC) and formulation of the CN PDB based on non-3GPP delay budget from UE (e.g. PEGC) as described in clause 5.44.3.4.</w:t>
      </w:r>
    </w:p>
    <w:p w14:paraId="714103AE" w14:textId="77777777" w:rsidR="008C5E7E" w:rsidRDefault="008C5E7E" w:rsidP="008C5E7E">
      <w:pPr>
        <w:pStyle w:val="B1"/>
      </w:pPr>
      <w:r>
        <w:t>-</w:t>
      </w:r>
      <w:r>
        <w:tab/>
        <w:t>Support of PDU Set based handling as described in clause 5.37.5.</w:t>
      </w:r>
    </w:p>
    <w:p w14:paraId="663716C8" w14:textId="77777777" w:rsidR="008C5E7E" w:rsidRDefault="008C5E7E" w:rsidP="008C5E7E">
      <w:r>
        <w:t>In addition to the functionalities of the SMF described above, the SMF may also include functionalities to support Network Slice Replacement as described in clause 5.15.19.</w:t>
      </w:r>
    </w:p>
    <w:p w14:paraId="6A71D823" w14:textId="77777777" w:rsidR="008C5E7E" w:rsidRDefault="008C5E7E" w:rsidP="008C5E7E">
      <w:r>
        <w:t>The SMF may also include functionalities to support indirect UPF event exposure service subscription on behalf of the consumer NF(s) as described in clause 4.15.4.5 of TS 23.502 [3].</w:t>
      </w:r>
    </w:p>
    <w:p w14:paraId="2C7D9C9E" w14:textId="77777777" w:rsidR="008C5E7E" w:rsidRDefault="008C5E7E" w:rsidP="008C5E7E">
      <w:bookmarkStart w:id="40" w:name="_CR6_2_3"/>
      <w:bookmarkEnd w:id="40"/>
      <w:r>
        <w:t>In addition to the functionality of the SMF described above, the SMF may provide support for SMF overload control based on NWDAF analytics.</w:t>
      </w:r>
    </w:p>
    <w:p w14:paraId="0007E192" w14:textId="3A8F6007" w:rsidR="009B6EC6" w:rsidRDefault="009B6EC6" w:rsidP="002240AA">
      <w:pPr>
        <w:rPr>
          <w:ins w:id="41" w:author="Huawei user" w:date="2024-12-05T09:20:00Z"/>
        </w:rPr>
      </w:pPr>
      <w:ins w:id="42" w:author="Huawei user" w:date="2024-12-05T09:18:00Z">
        <w:r w:rsidRPr="005969AC">
          <w:rPr>
            <w:rFonts w:hint="eastAsia"/>
            <w:lang w:eastAsia="zh-CN"/>
          </w:rPr>
          <w:t>T</w:t>
        </w:r>
        <w:r w:rsidRPr="005969AC">
          <w:rPr>
            <w:lang w:eastAsia="zh-CN"/>
          </w:rPr>
          <w:t xml:space="preserve">he SMF may also </w:t>
        </w:r>
      </w:ins>
      <w:ins w:id="43" w:author="Huawei user r01" w:date="2024-12-17T16:41:00Z">
        <w:r w:rsidR="002240AA" w:rsidRPr="005969AC">
          <w:rPr>
            <w:lang w:eastAsia="zh-CN"/>
          </w:rPr>
          <w:t xml:space="preserve">support for the </w:t>
        </w:r>
      </w:ins>
      <w:ins w:id="44" w:author="Huawei user" w:date="2025-01-14T15:42:00Z">
        <w:r w:rsidR="006376B4">
          <w:rPr>
            <w:lang w:eastAsia="zh-CN"/>
          </w:rPr>
          <w:t>e</w:t>
        </w:r>
      </w:ins>
      <w:ins w:id="45" w:author="Huawei user r01" w:date="2024-12-17T16:41:00Z">
        <w:r w:rsidR="002240AA" w:rsidRPr="005969AC">
          <w:rPr>
            <w:lang w:eastAsia="zh-CN"/>
          </w:rPr>
          <w:t xml:space="preserve">nergy </w:t>
        </w:r>
      </w:ins>
      <w:ins w:id="46" w:author="Huawei user" w:date="2025-01-14T15:41:00Z">
        <w:r w:rsidR="006376B4">
          <w:rPr>
            <w:lang w:eastAsia="zh-CN"/>
          </w:rPr>
          <w:t xml:space="preserve">related information processing </w:t>
        </w:r>
      </w:ins>
      <w:ins w:id="47" w:author="Huawei user r01" w:date="2024-12-17T16:41:00Z">
        <w:r w:rsidR="002240AA" w:rsidRPr="005969AC">
          <w:rPr>
            <w:lang w:eastAsia="zh-CN"/>
          </w:rPr>
          <w:t xml:space="preserve">and </w:t>
        </w:r>
      </w:ins>
      <w:ins w:id="48" w:author="Huawei user" w:date="2025-01-14T15:42:00Z">
        <w:r w:rsidR="006376B4">
          <w:rPr>
            <w:lang w:eastAsia="zh-CN"/>
          </w:rPr>
          <w:t>e</w:t>
        </w:r>
      </w:ins>
      <w:ins w:id="49" w:author="Huawei user r01" w:date="2024-12-17T16:41:00Z">
        <w:r w:rsidR="002240AA" w:rsidRPr="005969AC">
          <w:rPr>
            <w:lang w:eastAsia="zh-CN"/>
          </w:rPr>
          <w:t xml:space="preserve">nergy </w:t>
        </w:r>
      </w:ins>
      <w:ins w:id="50" w:author="Huawei user" w:date="2025-01-14T15:42:00Z">
        <w:r w:rsidR="006376B4">
          <w:rPr>
            <w:lang w:eastAsia="zh-CN"/>
          </w:rPr>
          <w:t>s</w:t>
        </w:r>
      </w:ins>
      <w:ins w:id="51" w:author="Huawei user r01" w:date="2024-12-17T16:41:00Z">
        <w:r w:rsidR="002240AA" w:rsidRPr="005969AC">
          <w:rPr>
            <w:lang w:eastAsia="zh-CN"/>
          </w:rPr>
          <w:t xml:space="preserve">aving </w:t>
        </w:r>
      </w:ins>
      <w:ins w:id="52" w:author="Huawei user r01" w:date="2024-12-17T16:42:00Z">
        <w:r w:rsidR="002240AA" w:rsidRPr="005969AC">
          <w:t>feature</w:t>
        </w:r>
      </w:ins>
      <w:ins w:id="53" w:author="Huawei user r01" w:date="2024-12-17T16:41:00Z">
        <w:r w:rsidR="002240AA" w:rsidRPr="005969AC">
          <w:t xml:space="preserve"> </w:t>
        </w:r>
        <w:r w:rsidR="002240AA" w:rsidRPr="005969AC">
          <w:rPr>
            <w:lang w:eastAsia="zh-CN"/>
          </w:rPr>
          <w:t>as described in clause 5.</w:t>
        </w:r>
      </w:ins>
      <w:ins w:id="54" w:author="Huawei user" w:date="2025-01-13T08:48:00Z">
        <w:r w:rsidR="008C5E7E" w:rsidRPr="005969AC">
          <w:rPr>
            <w:lang w:eastAsia="zh-CN"/>
          </w:rPr>
          <w:t>51</w:t>
        </w:r>
      </w:ins>
      <w:ins w:id="55" w:author="Huawei user r01" w:date="2024-12-17T16:41:00Z">
        <w:r w:rsidR="002240AA" w:rsidRPr="005969AC">
          <w:rPr>
            <w:lang w:eastAsia="zh-CN"/>
          </w:rPr>
          <w:t>.</w:t>
        </w:r>
      </w:ins>
    </w:p>
    <w:bookmarkEnd w:id="36"/>
    <w:bookmarkEnd w:id="37"/>
    <w:bookmarkEnd w:id="38"/>
    <w:bookmarkEnd w:id="39"/>
    <w:p w14:paraId="2D50081A" w14:textId="1CF9E22F" w:rsidR="007775DC" w:rsidRDefault="007775DC" w:rsidP="007775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A684D">
        <w:rPr>
          <w:rFonts w:ascii="Arial" w:hAnsi="Arial" w:cs="Arial"/>
          <w:color w:val="FF0000"/>
          <w:sz w:val="28"/>
          <w:szCs w:val="28"/>
          <w:lang w:val="en-US" w:eastAsia="zh-CN"/>
        </w:rPr>
        <w:t>Fourth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2EDE9FA" w14:textId="77777777" w:rsidR="009B6EC6" w:rsidRDefault="009B6EC6" w:rsidP="009B6EC6">
      <w:pPr>
        <w:pStyle w:val="Heading3"/>
        <w:rPr>
          <w:lang w:eastAsia="en-GB"/>
        </w:rPr>
      </w:pPr>
      <w:r>
        <w:t>6.2.7</w:t>
      </w:r>
      <w:r>
        <w:tab/>
        <w:t>UDM</w:t>
      </w:r>
    </w:p>
    <w:p w14:paraId="6C35DDFB" w14:textId="77777777" w:rsidR="009B6EC6" w:rsidRDefault="009B6EC6" w:rsidP="009B6EC6">
      <w:r>
        <w:t xml:space="preserve">The Unified Data Management (UDM) </w:t>
      </w:r>
      <w:r>
        <w:rPr>
          <w:lang w:eastAsia="zh-CN"/>
        </w:rPr>
        <w:t xml:space="preserve">includes </w:t>
      </w:r>
      <w:r>
        <w:t>support for the following functionality:</w:t>
      </w:r>
    </w:p>
    <w:p w14:paraId="6991CEEE" w14:textId="77777777" w:rsidR="009B6EC6" w:rsidRDefault="009B6EC6" w:rsidP="009B6EC6">
      <w:pPr>
        <w:pStyle w:val="B1"/>
      </w:pPr>
      <w:r>
        <w:rPr>
          <w:lang w:eastAsia="zh-CN"/>
        </w:rPr>
        <w:t>-</w:t>
      </w:r>
      <w:r>
        <w:rPr>
          <w:lang w:eastAsia="zh-CN"/>
        </w:rPr>
        <w:tab/>
        <w:t xml:space="preserve">Generation of 3GPP AKA </w:t>
      </w:r>
      <w:r>
        <w:t>Authentication Credentials.</w:t>
      </w:r>
    </w:p>
    <w:p w14:paraId="19BC7E45" w14:textId="77777777" w:rsidR="009B6EC6" w:rsidRDefault="009B6EC6" w:rsidP="009B6EC6">
      <w:pPr>
        <w:pStyle w:val="B1"/>
        <w:tabs>
          <w:tab w:val="left" w:pos="1298"/>
          <w:tab w:val="left" w:pos="3432"/>
        </w:tabs>
      </w:pPr>
      <w:r>
        <w:t>-</w:t>
      </w:r>
      <w:r>
        <w:tab/>
        <w:t>User Identification Handling (</w:t>
      </w:r>
      <w:proofErr w:type="gramStart"/>
      <w:r>
        <w:t>e.g.</w:t>
      </w:r>
      <w:proofErr w:type="gramEnd"/>
      <w:r>
        <w:t xml:space="preserve"> storage and management of SUPI for each subscriber in the 5G system).</w:t>
      </w:r>
    </w:p>
    <w:p w14:paraId="6F44CF91" w14:textId="77777777" w:rsidR="009B6EC6" w:rsidRDefault="009B6EC6" w:rsidP="009B6EC6">
      <w:pPr>
        <w:pStyle w:val="B1"/>
        <w:tabs>
          <w:tab w:val="left" w:pos="1298"/>
          <w:tab w:val="left" w:pos="3432"/>
        </w:tabs>
      </w:pPr>
      <w:r>
        <w:t>-</w:t>
      </w:r>
      <w:r>
        <w:tab/>
        <w:t>Support of de-concealment of privacy-protected subscription identifier (SUCI).</w:t>
      </w:r>
    </w:p>
    <w:p w14:paraId="3DDBD7DA" w14:textId="77777777" w:rsidR="009B6EC6" w:rsidRDefault="009B6EC6" w:rsidP="009B6EC6">
      <w:pPr>
        <w:pStyle w:val="B1"/>
        <w:tabs>
          <w:tab w:val="left" w:pos="1298"/>
          <w:tab w:val="left" w:pos="3432"/>
        </w:tabs>
      </w:pPr>
      <w:r>
        <w:t>-</w:t>
      </w:r>
      <w:r>
        <w:tab/>
        <w:t>Access authorization based on subscription data (</w:t>
      </w:r>
      <w:proofErr w:type="gramStart"/>
      <w:r>
        <w:t>e.g.</w:t>
      </w:r>
      <w:proofErr w:type="gramEnd"/>
      <w:r>
        <w:t xml:space="preserve"> roaming restrictions).</w:t>
      </w:r>
    </w:p>
    <w:p w14:paraId="35F48882" w14:textId="77777777" w:rsidR="009B6EC6" w:rsidRDefault="009B6EC6" w:rsidP="009B6EC6">
      <w:pPr>
        <w:pStyle w:val="B1"/>
      </w:pPr>
      <w:r>
        <w:t>-</w:t>
      </w:r>
      <w:r>
        <w:tab/>
        <w:t>UE's Serving NF Registration Management (</w:t>
      </w:r>
      <w:proofErr w:type="gramStart"/>
      <w:r>
        <w:t>e.g.</w:t>
      </w:r>
      <w:proofErr w:type="gramEnd"/>
      <w:r>
        <w:t xml:space="preserve"> storing serving AMF for UE, storing serving SMF for UE's PDU Session).</w:t>
      </w:r>
    </w:p>
    <w:p w14:paraId="0125B38E" w14:textId="77777777" w:rsidR="009B6EC6" w:rsidRDefault="009B6EC6" w:rsidP="009B6EC6">
      <w:pPr>
        <w:pStyle w:val="B1"/>
      </w:pPr>
      <w:r>
        <w:t>-</w:t>
      </w:r>
      <w:r>
        <w:tab/>
        <w:t xml:space="preserve">Support to service/session continuity </w:t>
      </w:r>
      <w:proofErr w:type="gramStart"/>
      <w:r>
        <w:t>e.g.</w:t>
      </w:r>
      <w:proofErr w:type="gramEnd"/>
      <w:r>
        <w:t xml:space="preserve"> by keeping SMF/DNN assignment of ongoing sessions.</w:t>
      </w:r>
    </w:p>
    <w:p w14:paraId="1E65F746" w14:textId="77777777" w:rsidR="009B6EC6" w:rsidRDefault="009B6EC6" w:rsidP="009B6EC6">
      <w:pPr>
        <w:pStyle w:val="B1"/>
      </w:pPr>
      <w:r>
        <w:t>-</w:t>
      </w:r>
      <w:r>
        <w:tab/>
        <w:t>MT-SMS delivery support.</w:t>
      </w:r>
    </w:p>
    <w:p w14:paraId="48CC041C" w14:textId="77777777" w:rsidR="009B6EC6" w:rsidRDefault="009B6EC6" w:rsidP="009B6EC6">
      <w:pPr>
        <w:pStyle w:val="B1"/>
      </w:pPr>
      <w:r>
        <w:lastRenderedPageBreak/>
        <w:t>-</w:t>
      </w:r>
      <w:r>
        <w:tab/>
        <w:t>Lawful Intercept Functionality (especially in outbound roaming case where UDM is the only point of contact for LI).</w:t>
      </w:r>
    </w:p>
    <w:p w14:paraId="55C676AE" w14:textId="77777777" w:rsidR="009B6EC6" w:rsidRDefault="009B6EC6" w:rsidP="009B6EC6">
      <w:pPr>
        <w:pStyle w:val="B1"/>
      </w:pPr>
      <w:r>
        <w:t>-</w:t>
      </w:r>
      <w:r>
        <w:tab/>
        <w:t>Subscription management.</w:t>
      </w:r>
    </w:p>
    <w:p w14:paraId="39C3E4E7" w14:textId="77777777" w:rsidR="009B6EC6" w:rsidRDefault="009B6EC6" w:rsidP="009B6EC6">
      <w:pPr>
        <w:pStyle w:val="B1"/>
      </w:pPr>
      <w:r>
        <w:t>-</w:t>
      </w:r>
      <w:r>
        <w:tab/>
        <w:t>SMS management.</w:t>
      </w:r>
    </w:p>
    <w:p w14:paraId="2B3136C7" w14:textId="77777777" w:rsidR="009B6EC6" w:rsidRDefault="009B6EC6" w:rsidP="009B6EC6">
      <w:pPr>
        <w:pStyle w:val="B1"/>
      </w:pPr>
      <w:r>
        <w:t>-</w:t>
      </w:r>
      <w:r>
        <w:tab/>
        <w:t>5G-VN group management handling.</w:t>
      </w:r>
    </w:p>
    <w:p w14:paraId="1A0F475D" w14:textId="77777777" w:rsidR="009B6EC6" w:rsidRDefault="009B6EC6" w:rsidP="009B6EC6">
      <w:pPr>
        <w:pStyle w:val="B1"/>
      </w:pPr>
      <w:r>
        <w:t>-</w:t>
      </w:r>
      <w:r>
        <w:tab/>
        <w:t>Support of external parameter provisioning (Expected UE Behaviour parameters or Network Configuration parameters).</w:t>
      </w:r>
    </w:p>
    <w:p w14:paraId="573170CF" w14:textId="77777777" w:rsidR="009B6EC6" w:rsidRDefault="009B6EC6" w:rsidP="009B6EC6">
      <w:pPr>
        <w:pStyle w:val="B1"/>
      </w:pPr>
      <w:r>
        <w:t>-</w:t>
      </w:r>
      <w:r>
        <w:tab/>
        <w:t>Support for the Disaster Roaming as described in clause 5.40.</w:t>
      </w:r>
    </w:p>
    <w:p w14:paraId="1EC18D9E" w14:textId="77777777" w:rsidR="009B6EC6" w:rsidRDefault="009B6EC6" w:rsidP="009B6EC6">
      <w:pPr>
        <w:pStyle w:val="B1"/>
        <w:rPr>
          <w:ins w:id="56" w:author="Huawei user" w:date="2024-12-05T09:34:00Z"/>
        </w:rPr>
      </w:pPr>
      <w:r>
        <w:t>-</w:t>
      </w:r>
      <w:r>
        <w:tab/>
        <w:t>Support for the control of time synchronization service based on subscription data as described in clause 5.27.1.11.</w:t>
      </w:r>
    </w:p>
    <w:p w14:paraId="0262A6C4" w14:textId="04F69DCD" w:rsidR="009B6EC6" w:rsidRDefault="009B6EC6" w:rsidP="009B6EC6">
      <w:pPr>
        <w:pStyle w:val="B1"/>
        <w:rPr>
          <w:lang w:eastAsia="zh-CN"/>
        </w:rPr>
      </w:pPr>
      <w:ins w:id="57" w:author="Huawei user" w:date="2024-12-05T09:34:00Z">
        <w:r w:rsidRPr="005969AC">
          <w:rPr>
            <w:rFonts w:hint="eastAsia"/>
            <w:lang w:eastAsia="zh-CN"/>
          </w:rPr>
          <w:t>-</w:t>
        </w:r>
        <w:r w:rsidRPr="005969AC">
          <w:rPr>
            <w:lang w:eastAsia="zh-CN"/>
          </w:rPr>
          <w:tab/>
          <w:t>Sup</w:t>
        </w:r>
      </w:ins>
      <w:ins w:id="58" w:author="Huawei user" w:date="2024-12-05T09:35:00Z">
        <w:r w:rsidRPr="005969AC">
          <w:rPr>
            <w:lang w:eastAsia="zh-CN"/>
          </w:rPr>
          <w:t xml:space="preserve">port for the </w:t>
        </w:r>
      </w:ins>
      <w:ins w:id="59" w:author="Huawei user" w:date="2025-01-14T15:42:00Z">
        <w:r w:rsidR="006376B4">
          <w:rPr>
            <w:lang w:eastAsia="zh-CN"/>
          </w:rPr>
          <w:t>e</w:t>
        </w:r>
      </w:ins>
      <w:ins w:id="60" w:author="Huawei user" w:date="2024-12-05T09:35:00Z">
        <w:r w:rsidRPr="005969AC">
          <w:rPr>
            <w:lang w:eastAsia="zh-CN"/>
          </w:rPr>
          <w:t xml:space="preserve">nergy </w:t>
        </w:r>
      </w:ins>
      <w:ins w:id="61" w:author="Huawei user" w:date="2025-01-14T15:41:00Z">
        <w:r w:rsidR="006376B4">
          <w:rPr>
            <w:lang w:eastAsia="zh-CN"/>
          </w:rPr>
          <w:t>related information p</w:t>
        </w:r>
      </w:ins>
      <w:ins w:id="62" w:author="Huawei user" w:date="2025-01-14T15:42:00Z">
        <w:r w:rsidR="006376B4">
          <w:rPr>
            <w:lang w:eastAsia="zh-CN"/>
          </w:rPr>
          <w:t xml:space="preserve">rocessing </w:t>
        </w:r>
      </w:ins>
      <w:ins w:id="63" w:author="Huawei user" w:date="2024-12-05T09:35:00Z">
        <w:r w:rsidRPr="005969AC">
          <w:rPr>
            <w:lang w:eastAsia="zh-CN"/>
          </w:rPr>
          <w:t xml:space="preserve">and </w:t>
        </w:r>
      </w:ins>
      <w:ins w:id="64" w:author="Huawei user" w:date="2025-01-14T15:42:00Z">
        <w:r w:rsidR="006376B4">
          <w:rPr>
            <w:lang w:eastAsia="zh-CN"/>
          </w:rPr>
          <w:t>e</w:t>
        </w:r>
      </w:ins>
      <w:ins w:id="65" w:author="Huawei user" w:date="2024-12-05T09:35:00Z">
        <w:r w:rsidRPr="005969AC">
          <w:rPr>
            <w:lang w:eastAsia="zh-CN"/>
          </w:rPr>
          <w:t xml:space="preserve">nergy </w:t>
        </w:r>
      </w:ins>
      <w:ins w:id="66" w:author="Huawei user" w:date="2025-01-14T15:42:00Z">
        <w:r w:rsidR="006376B4">
          <w:rPr>
            <w:lang w:eastAsia="zh-CN"/>
          </w:rPr>
          <w:t>s</w:t>
        </w:r>
      </w:ins>
      <w:ins w:id="67" w:author="Huawei user" w:date="2024-12-05T09:35:00Z">
        <w:r w:rsidRPr="005969AC">
          <w:rPr>
            <w:lang w:eastAsia="zh-CN"/>
          </w:rPr>
          <w:t xml:space="preserve">aving </w:t>
        </w:r>
      </w:ins>
      <w:ins w:id="68" w:author="Huawei user" w:date="2024-12-05T09:51:00Z">
        <w:r w:rsidRPr="005969AC">
          <w:t xml:space="preserve">subscription </w:t>
        </w:r>
      </w:ins>
      <w:ins w:id="69" w:author="Huawei user" w:date="2024-12-05T09:35:00Z">
        <w:r w:rsidRPr="005969AC">
          <w:rPr>
            <w:lang w:eastAsia="zh-CN"/>
          </w:rPr>
          <w:t>as described in clause 5.</w:t>
        </w:r>
      </w:ins>
      <w:ins w:id="70" w:author="Huawei user" w:date="2025-01-13T08:48:00Z">
        <w:r w:rsidR="00056B25" w:rsidRPr="005969AC">
          <w:rPr>
            <w:lang w:eastAsia="zh-CN"/>
          </w:rPr>
          <w:t>51</w:t>
        </w:r>
      </w:ins>
      <w:ins w:id="71" w:author="Huawei user" w:date="2024-12-05T09:35:00Z">
        <w:r w:rsidRPr="005969AC">
          <w:rPr>
            <w:lang w:eastAsia="zh-CN"/>
          </w:rPr>
          <w:t>.</w:t>
        </w:r>
        <w:r>
          <w:rPr>
            <w:lang w:eastAsia="zh-CN"/>
          </w:rPr>
          <w:t xml:space="preserve"> </w:t>
        </w:r>
      </w:ins>
    </w:p>
    <w:p w14:paraId="1DA461CE" w14:textId="77777777" w:rsidR="009B6EC6" w:rsidRDefault="009B6EC6" w:rsidP="009B6EC6">
      <w:pPr>
        <w:rPr>
          <w:lang w:eastAsia="zh-CN"/>
        </w:rPr>
      </w:pPr>
      <w:r>
        <w:t>To provide this functionality, the UDM uses</w:t>
      </w:r>
      <w:r>
        <w:rPr>
          <w:lang w:eastAsia="zh-CN"/>
        </w:rPr>
        <w:t xml:space="preserve"> subscription data (including authentication data) that may be stored in UDR, in which case a UDM implements the application logic and does not require an internal user data storage and then several different UDMs may serve the same user in different transactions.</w:t>
      </w:r>
    </w:p>
    <w:p w14:paraId="4648E2F2" w14:textId="77777777" w:rsidR="009B6EC6" w:rsidRDefault="009B6EC6" w:rsidP="009B6EC6">
      <w:pPr>
        <w:pStyle w:val="NO"/>
        <w:tabs>
          <w:tab w:val="left" w:pos="5529"/>
        </w:tabs>
      </w:pPr>
      <w:r>
        <w:t>NOTE</w:t>
      </w:r>
      <w:r>
        <w:rPr>
          <w:rFonts w:eastAsia="SimSun"/>
          <w:lang w:eastAsia="zh-CN"/>
        </w:rPr>
        <w:t> 1</w:t>
      </w:r>
      <w:r>
        <w:t>:</w:t>
      </w:r>
      <w:r>
        <w:tab/>
      </w:r>
      <w:r>
        <w:rPr>
          <w:rFonts w:eastAsia="SimSun"/>
          <w:lang w:eastAsia="zh-CN"/>
        </w:rPr>
        <w:t>The interaction between UDM and HSS, when they are deployed as separate network functions, is defined in TS 23.632 [102] and TS 29.563 [103] or it is implementation specific</w:t>
      </w:r>
      <w:r>
        <w:t>.</w:t>
      </w:r>
    </w:p>
    <w:p w14:paraId="753736DA" w14:textId="77777777" w:rsidR="009B6EC6" w:rsidRDefault="009B6EC6" w:rsidP="009B6EC6">
      <w:pPr>
        <w:pStyle w:val="NO"/>
      </w:pPr>
      <w:r>
        <w:t>NOTE</w:t>
      </w:r>
      <w:r>
        <w:rPr>
          <w:rFonts w:eastAsia="SimSun"/>
          <w:lang w:eastAsia="zh-CN"/>
        </w:rPr>
        <w:t> 2</w:t>
      </w:r>
      <w:r>
        <w:t>:</w:t>
      </w:r>
      <w:r>
        <w:tab/>
      </w:r>
      <w:r>
        <w:rPr>
          <w:rFonts w:eastAsia="SimSun"/>
          <w:lang w:eastAsia="zh-CN"/>
        </w:rPr>
        <w:t>The UDM is located in the HPLMN of the subscribers it serves, and access the information of the UDR located in the same PLMN</w:t>
      </w:r>
      <w:r>
        <w:t>.</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1D4B6310" w:rsidR="00CA6447" w:rsidRPr="009B6EC6" w:rsidRDefault="00CA6447">
      <w:pPr>
        <w:rPr>
          <w:rFonts w:eastAsia="SimSun"/>
          <w:noProof/>
          <w:lang w:eastAsia="zh-CN"/>
        </w:rPr>
      </w:pPr>
    </w:p>
    <w:sectPr w:rsidR="00CA6447" w:rsidRPr="009B6EC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94D28" w14:textId="77777777" w:rsidR="00067994" w:rsidRDefault="00067994">
      <w:r>
        <w:separator/>
      </w:r>
    </w:p>
  </w:endnote>
  <w:endnote w:type="continuationSeparator" w:id="0">
    <w:p w14:paraId="3EBD383A" w14:textId="77777777" w:rsidR="00067994" w:rsidRDefault="00067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55D61" w14:textId="77777777" w:rsidR="00067994" w:rsidRDefault="00067994">
      <w:r>
        <w:separator/>
      </w:r>
    </w:p>
  </w:footnote>
  <w:footnote w:type="continuationSeparator" w:id="0">
    <w:p w14:paraId="391B169F" w14:textId="77777777" w:rsidR="00067994" w:rsidRDefault="00067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E8"/>
    <w:rsid w:val="00022E4A"/>
    <w:rsid w:val="00045AAC"/>
    <w:rsid w:val="00053980"/>
    <w:rsid w:val="00056B25"/>
    <w:rsid w:val="00067994"/>
    <w:rsid w:val="00070E09"/>
    <w:rsid w:val="00092EB9"/>
    <w:rsid w:val="000A6394"/>
    <w:rsid w:val="000B2BCC"/>
    <w:rsid w:val="000B6FB0"/>
    <w:rsid w:val="000B7FC2"/>
    <w:rsid w:val="000B7FED"/>
    <w:rsid w:val="000C038A"/>
    <w:rsid w:val="000C6598"/>
    <w:rsid w:val="000D44B3"/>
    <w:rsid w:val="000D7BDC"/>
    <w:rsid w:val="000F067C"/>
    <w:rsid w:val="000F65DD"/>
    <w:rsid w:val="00107EF5"/>
    <w:rsid w:val="0014348A"/>
    <w:rsid w:val="00145D43"/>
    <w:rsid w:val="00184147"/>
    <w:rsid w:val="00184810"/>
    <w:rsid w:val="00192C46"/>
    <w:rsid w:val="001A08B3"/>
    <w:rsid w:val="001A1D4B"/>
    <w:rsid w:val="001A7B60"/>
    <w:rsid w:val="001B1FF8"/>
    <w:rsid w:val="001B3C5F"/>
    <w:rsid w:val="001B52F0"/>
    <w:rsid w:val="001B7A65"/>
    <w:rsid w:val="001E41F3"/>
    <w:rsid w:val="002078A7"/>
    <w:rsid w:val="002169D0"/>
    <w:rsid w:val="00222826"/>
    <w:rsid w:val="002240AA"/>
    <w:rsid w:val="00233BC3"/>
    <w:rsid w:val="0026004D"/>
    <w:rsid w:val="002640DD"/>
    <w:rsid w:val="00272269"/>
    <w:rsid w:val="00275D12"/>
    <w:rsid w:val="00284FEB"/>
    <w:rsid w:val="002860C4"/>
    <w:rsid w:val="002B5741"/>
    <w:rsid w:val="002E472E"/>
    <w:rsid w:val="00305409"/>
    <w:rsid w:val="0030601E"/>
    <w:rsid w:val="00306CD1"/>
    <w:rsid w:val="00310971"/>
    <w:rsid w:val="00326314"/>
    <w:rsid w:val="00343B85"/>
    <w:rsid w:val="00345F57"/>
    <w:rsid w:val="00356AFA"/>
    <w:rsid w:val="00357A44"/>
    <w:rsid w:val="003609EF"/>
    <w:rsid w:val="00361A00"/>
    <w:rsid w:val="0036231A"/>
    <w:rsid w:val="00374DD4"/>
    <w:rsid w:val="003C4FB9"/>
    <w:rsid w:val="003C724C"/>
    <w:rsid w:val="003D4691"/>
    <w:rsid w:val="003E1A36"/>
    <w:rsid w:val="004006F2"/>
    <w:rsid w:val="00401C17"/>
    <w:rsid w:val="00410371"/>
    <w:rsid w:val="0041399D"/>
    <w:rsid w:val="004242F1"/>
    <w:rsid w:val="004B75B7"/>
    <w:rsid w:val="004D525E"/>
    <w:rsid w:val="00510BA6"/>
    <w:rsid w:val="005141D9"/>
    <w:rsid w:val="0051580D"/>
    <w:rsid w:val="005243F3"/>
    <w:rsid w:val="00547111"/>
    <w:rsid w:val="00563505"/>
    <w:rsid w:val="0059064B"/>
    <w:rsid w:val="00592D74"/>
    <w:rsid w:val="005968F2"/>
    <w:rsid w:val="005969AC"/>
    <w:rsid w:val="005B3143"/>
    <w:rsid w:val="005B3E68"/>
    <w:rsid w:val="005E2C44"/>
    <w:rsid w:val="00617813"/>
    <w:rsid w:val="00621188"/>
    <w:rsid w:val="006257ED"/>
    <w:rsid w:val="006376B4"/>
    <w:rsid w:val="00653DE4"/>
    <w:rsid w:val="00665C47"/>
    <w:rsid w:val="00666218"/>
    <w:rsid w:val="00686A82"/>
    <w:rsid w:val="00695808"/>
    <w:rsid w:val="006A6D70"/>
    <w:rsid w:val="006B46FB"/>
    <w:rsid w:val="006E21FB"/>
    <w:rsid w:val="006F70F8"/>
    <w:rsid w:val="00700E33"/>
    <w:rsid w:val="00703231"/>
    <w:rsid w:val="00704D8E"/>
    <w:rsid w:val="007773F2"/>
    <w:rsid w:val="007775DC"/>
    <w:rsid w:val="00792342"/>
    <w:rsid w:val="0079749B"/>
    <w:rsid w:val="007977A8"/>
    <w:rsid w:val="007B512A"/>
    <w:rsid w:val="007C2097"/>
    <w:rsid w:val="007D6A07"/>
    <w:rsid w:val="007E71F7"/>
    <w:rsid w:val="007F482A"/>
    <w:rsid w:val="007F7259"/>
    <w:rsid w:val="008040A8"/>
    <w:rsid w:val="008056E8"/>
    <w:rsid w:val="008250EB"/>
    <w:rsid w:val="008279FA"/>
    <w:rsid w:val="008626E7"/>
    <w:rsid w:val="00870EE7"/>
    <w:rsid w:val="008863B9"/>
    <w:rsid w:val="008903E4"/>
    <w:rsid w:val="008A45A6"/>
    <w:rsid w:val="008C5E7E"/>
    <w:rsid w:val="008D3CCC"/>
    <w:rsid w:val="008D4F6E"/>
    <w:rsid w:val="008F23F5"/>
    <w:rsid w:val="008F3558"/>
    <w:rsid w:val="008F3789"/>
    <w:rsid w:val="008F686C"/>
    <w:rsid w:val="00907951"/>
    <w:rsid w:val="009148DE"/>
    <w:rsid w:val="00941E30"/>
    <w:rsid w:val="009531B0"/>
    <w:rsid w:val="009741B3"/>
    <w:rsid w:val="009777D9"/>
    <w:rsid w:val="00991B88"/>
    <w:rsid w:val="009A113C"/>
    <w:rsid w:val="009A245D"/>
    <w:rsid w:val="009A5753"/>
    <w:rsid w:val="009A579D"/>
    <w:rsid w:val="009B16CB"/>
    <w:rsid w:val="009B6EC6"/>
    <w:rsid w:val="009D4E0F"/>
    <w:rsid w:val="009E3297"/>
    <w:rsid w:val="009F734F"/>
    <w:rsid w:val="00A246B6"/>
    <w:rsid w:val="00A330C7"/>
    <w:rsid w:val="00A47E70"/>
    <w:rsid w:val="00A50CF0"/>
    <w:rsid w:val="00A67C79"/>
    <w:rsid w:val="00A7671C"/>
    <w:rsid w:val="00A76CB1"/>
    <w:rsid w:val="00AA2CBC"/>
    <w:rsid w:val="00AC5820"/>
    <w:rsid w:val="00AD1CD8"/>
    <w:rsid w:val="00B172D4"/>
    <w:rsid w:val="00B23814"/>
    <w:rsid w:val="00B258BB"/>
    <w:rsid w:val="00B67B97"/>
    <w:rsid w:val="00B91E06"/>
    <w:rsid w:val="00B968C8"/>
    <w:rsid w:val="00BA3EC5"/>
    <w:rsid w:val="00BA51D9"/>
    <w:rsid w:val="00BB59A2"/>
    <w:rsid w:val="00BB5DFC"/>
    <w:rsid w:val="00BC71B1"/>
    <w:rsid w:val="00BD279D"/>
    <w:rsid w:val="00BD6BB8"/>
    <w:rsid w:val="00C068F9"/>
    <w:rsid w:val="00C329E3"/>
    <w:rsid w:val="00C415A3"/>
    <w:rsid w:val="00C454CD"/>
    <w:rsid w:val="00C57D47"/>
    <w:rsid w:val="00C66BA2"/>
    <w:rsid w:val="00C71C3B"/>
    <w:rsid w:val="00C870F6"/>
    <w:rsid w:val="00C95985"/>
    <w:rsid w:val="00C96536"/>
    <w:rsid w:val="00CA1DDD"/>
    <w:rsid w:val="00CA2972"/>
    <w:rsid w:val="00CA6447"/>
    <w:rsid w:val="00CC5026"/>
    <w:rsid w:val="00CC68D0"/>
    <w:rsid w:val="00CF43AA"/>
    <w:rsid w:val="00D01E26"/>
    <w:rsid w:val="00D03F9A"/>
    <w:rsid w:val="00D06D51"/>
    <w:rsid w:val="00D170B6"/>
    <w:rsid w:val="00D24991"/>
    <w:rsid w:val="00D50255"/>
    <w:rsid w:val="00D51147"/>
    <w:rsid w:val="00D66520"/>
    <w:rsid w:val="00D84AE9"/>
    <w:rsid w:val="00D9124E"/>
    <w:rsid w:val="00DE1339"/>
    <w:rsid w:val="00DE34CF"/>
    <w:rsid w:val="00E13F3D"/>
    <w:rsid w:val="00E24D45"/>
    <w:rsid w:val="00E271DC"/>
    <w:rsid w:val="00E34898"/>
    <w:rsid w:val="00E41DBD"/>
    <w:rsid w:val="00E701AA"/>
    <w:rsid w:val="00E71123"/>
    <w:rsid w:val="00E93182"/>
    <w:rsid w:val="00EB09B7"/>
    <w:rsid w:val="00EE7D7C"/>
    <w:rsid w:val="00F23C6B"/>
    <w:rsid w:val="00F25D98"/>
    <w:rsid w:val="00F300FB"/>
    <w:rsid w:val="00F34736"/>
    <w:rsid w:val="00F93F0F"/>
    <w:rsid w:val="00FA684D"/>
    <w:rsid w:val="00FB6386"/>
    <w:rsid w:val="00FC6669"/>
    <w:rsid w:val="00FD3BA3"/>
    <w:rsid w:val="00FD7E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DBD"/>
    <w:pPr>
      <w:overflowPunct w:val="0"/>
      <w:autoSpaceDE w:val="0"/>
      <w:autoSpaceDN w:val="0"/>
      <w:adjustRightInd w:val="0"/>
      <w:spacing w:after="180"/>
    </w:pPr>
    <w:rPr>
      <w:rFonts w:ascii="Times New Roman" w:eastAsiaTheme="minorEastAsia"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Heading3Char">
    <w:name w:val="Heading 3 Char"/>
    <w:basedOn w:val="DefaultParagraphFont"/>
    <w:link w:val="Heading3"/>
    <w:rsid w:val="007E71F7"/>
    <w:rPr>
      <w:rFonts w:ascii="Arial" w:hAnsi="Arial"/>
      <w:sz w:val="28"/>
      <w:lang w:val="en-GB" w:eastAsia="en-US"/>
    </w:rPr>
  </w:style>
  <w:style w:type="character" w:customStyle="1" w:styleId="Heading4Char">
    <w:name w:val="Heading 4 Char"/>
    <w:basedOn w:val="DefaultParagraphFont"/>
    <w:link w:val="Heading4"/>
    <w:rsid w:val="007E71F7"/>
    <w:rPr>
      <w:rFonts w:ascii="Arial" w:hAnsi="Arial"/>
      <w:sz w:val="24"/>
      <w:lang w:val="en-GB" w:eastAsia="en-US"/>
    </w:rPr>
  </w:style>
  <w:style w:type="character" w:customStyle="1" w:styleId="Heading5Char">
    <w:name w:val="Heading 5 Char"/>
    <w:basedOn w:val="DefaultParagraphFont"/>
    <w:link w:val="Heading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locked/>
    <w:rsid w:val="000028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516507774">
      <w:bodyDiv w:val="1"/>
      <w:marLeft w:val="0"/>
      <w:marRight w:val="0"/>
      <w:marTop w:val="0"/>
      <w:marBottom w:val="0"/>
      <w:divBdr>
        <w:top w:val="none" w:sz="0" w:space="0" w:color="auto"/>
        <w:left w:val="none" w:sz="0" w:space="0" w:color="auto"/>
        <w:bottom w:val="none" w:sz="0" w:space="0" w:color="auto"/>
        <w:right w:val="none" w:sz="0" w:space="0" w:color="auto"/>
      </w:divBdr>
    </w:div>
    <w:div w:id="532042298">
      <w:bodyDiv w:val="1"/>
      <w:marLeft w:val="0"/>
      <w:marRight w:val="0"/>
      <w:marTop w:val="0"/>
      <w:marBottom w:val="0"/>
      <w:divBdr>
        <w:top w:val="none" w:sz="0" w:space="0" w:color="auto"/>
        <w:left w:val="none" w:sz="0" w:space="0" w:color="auto"/>
        <w:bottom w:val="none" w:sz="0" w:space="0" w:color="auto"/>
        <w:right w:val="none" w:sz="0" w:space="0" w:color="auto"/>
      </w:divBdr>
    </w:div>
    <w:div w:id="607277267">
      <w:bodyDiv w:val="1"/>
      <w:marLeft w:val="0"/>
      <w:marRight w:val="0"/>
      <w:marTop w:val="0"/>
      <w:marBottom w:val="0"/>
      <w:divBdr>
        <w:top w:val="none" w:sz="0" w:space="0" w:color="auto"/>
        <w:left w:val="none" w:sz="0" w:space="0" w:color="auto"/>
        <w:bottom w:val="none" w:sz="0" w:space="0" w:color="auto"/>
        <w:right w:val="none" w:sz="0" w:space="0" w:color="auto"/>
      </w:divBdr>
    </w:div>
    <w:div w:id="669142791">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73974976">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425496383">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617522853">
      <w:bodyDiv w:val="1"/>
      <w:marLeft w:val="0"/>
      <w:marRight w:val="0"/>
      <w:marTop w:val="0"/>
      <w:marBottom w:val="0"/>
      <w:divBdr>
        <w:top w:val="none" w:sz="0" w:space="0" w:color="auto"/>
        <w:left w:val="none" w:sz="0" w:space="0" w:color="auto"/>
        <w:bottom w:val="none" w:sz="0" w:space="0" w:color="auto"/>
        <w:right w:val="none" w:sz="0" w:space="0" w:color="auto"/>
      </w:divBdr>
    </w:div>
    <w:div w:id="1658726663">
      <w:bodyDiv w:val="1"/>
      <w:marLeft w:val="0"/>
      <w:marRight w:val="0"/>
      <w:marTop w:val="0"/>
      <w:marBottom w:val="0"/>
      <w:divBdr>
        <w:top w:val="none" w:sz="0" w:space="0" w:color="auto"/>
        <w:left w:val="none" w:sz="0" w:space="0" w:color="auto"/>
        <w:bottom w:val="none" w:sz="0" w:space="0" w:color="auto"/>
        <w:right w:val="none" w:sz="0" w:space="0" w:color="auto"/>
      </w:divBdr>
    </w:div>
    <w:div w:id="1721785572">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2722</Words>
  <Characters>14831</Characters>
  <Application>Microsoft Office Word</Application>
  <DocSecurity>0</DocSecurity>
  <Lines>123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2</cp:revision>
  <cp:lastPrinted>1900-01-01T00:00:00Z</cp:lastPrinted>
  <dcterms:created xsi:type="dcterms:W3CDTF">2025-01-14T12:46:00Z</dcterms:created>
  <dcterms:modified xsi:type="dcterms:W3CDTF">2025-01-14T12:46:00Z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